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EF826B" w14:textId="0E2ABF7A" w:rsidR="003E7F79" w:rsidRDefault="008C6577" w:rsidP="00A0633E">
      <w:pPr>
        <w:rPr>
          <w:b/>
          <w:bCs/>
        </w:rPr>
      </w:pPr>
      <w:bookmarkStart w:id="0" w:name="OLE_LINK13"/>
      <w:r>
        <w:rPr>
          <w:b/>
          <w:bCs/>
          <w:noProof/>
        </w:rPr>
        <w:drawing>
          <wp:inline distT="0" distB="0" distL="0" distR="0" wp14:anchorId="190066AB" wp14:editId="29AF5AE0">
            <wp:extent cx="5695315" cy="4216400"/>
            <wp:effectExtent l="0" t="0" r="0" b="0"/>
            <wp:docPr id="1189543730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543730" name="Grafik 1189543730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421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8C3B1" w14:textId="6F08A266" w:rsidR="003E7F79" w:rsidRDefault="003E7F79" w:rsidP="00A0633E">
      <w:pPr>
        <w:rPr>
          <w:b/>
          <w:bCs/>
        </w:rPr>
      </w:pPr>
    </w:p>
    <w:p w14:paraId="1BFC678D" w14:textId="761EA420" w:rsidR="003E7F79" w:rsidRDefault="003E7F79" w:rsidP="003E7F79">
      <w:pPr>
        <w:pStyle w:val="HEAD1"/>
        <w:jc w:val="left"/>
      </w:pPr>
      <w:r>
        <w:t>PRESSEMAPPE</w:t>
      </w:r>
    </w:p>
    <w:p w14:paraId="59CCB450" w14:textId="77777777" w:rsidR="003E7F79" w:rsidRDefault="003E7F79" w:rsidP="00A0633E">
      <w:pPr>
        <w:rPr>
          <w:b/>
          <w:bCs/>
        </w:rPr>
      </w:pPr>
    </w:p>
    <w:p w14:paraId="5C1E4C33" w14:textId="77777777" w:rsidR="003E7F79" w:rsidRDefault="003E7F79" w:rsidP="00A0633E">
      <w:pPr>
        <w:rPr>
          <w:b/>
          <w:bCs/>
        </w:rPr>
      </w:pPr>
    </w:p>
    <w:p w14:paraId="61FE1BA1" w14:textId="77777777" w:rsidR="003E7F79" w:rsidRDefault="003E7F79" w:rsidP="00A0633E">
      <w:pPr>
        <w:rPr>
          <w:b/>
          <w:bCs/>
        </w:rPr>
      </w:pPr>
    </w:p>
    <w:p w14:paraId="10AACC33" w14:textId="77777777" w:rsidR="003E7F79" w:rsidRDefault="003E7F79" w:rsidP="00A0633E">
      <w:pPr>
        <w:rPr>
          <w:b/>
          <w:bCs/>
        </w:rPr>
      </w:pPr>
    </w:p>
    <w:p w14:paraId="580C297C" w14:textId="1353A99C" w:rsidR="003E7F79" w:rsidRDefault="003E7F79" w:rsidP="003E7F79">
      <w:pPr>
        <w:pStyle w:val="HEAD1"/>
        <w:jc w:val="left"/>
      </w:pPr>
      <w:r>
        <w:t>KONTAKT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79"/>
        <w:gridCol w:w="4480"/>
      </w:tblGrid>
      <w:tr w:rsidR="003E7F79" w14:paraId="00FE14FD" w14:textId="77777777" w:rsidTr="003E7F79">
        <w:tc>
          <w:tcPr>
            <w:tcW w:w="4479" w:type="dxa"/>
          </w:tcPr>
          <w:p w14:paraId="6F7F7905" w14:textId="77777777" w:rsidR="003E7F79" w:rsidRPr="003E7F79" w:rsidRDefault="003E7F79" w:rsidP="003E7F79">
            <w:pPr>
              <w:spacing w:line="276" w:lineRule="auto"/>
              <w:rPr>
                <w:b/>
                <w:bCs/>
              </w:rPr>
            </w:pPr>
            <w:r w:rsidRPr="003E7F79">
              <w:rPr>
                <w:b/>
                <w:bCs/>
              </w:rPr>
              <w:t>KABARETT-MANAGEMENT &amp; BOOKING</w:t>
            </w:r>
          </w:p>
          <w:p w14:paraId="2C0BF43B" w14:textId="3171D31F" w:rsidR="003E7F79" w:rsidRDefault="003E7F79" w:rsidP="003E7F79">
            <w:pPr>
              <w:spacing w:line="276" w:lineRule="auto"/>
              <w:rPr>
                <w:b/>
                <w:bCs/>
              </w:rPr>
            </w:pPr>
            <w:r w:rsidRPr="003E7F79">
              <w:rPr>
                <w:b/>
                <w:bCs/>
              </w:rPr>
              <w:t>Karin Friedl-Gaber</w:t>
            </w:r>
            <w:r>
              <w:rPr>
                <w:b/>
                <w:bCs/>
              </w:rPr>
              <w:br/>
            </w:r>
            <w:r w:rsidRPr="003E7F79">
              <w:rPr>
                <w:b/>
                <w:bCs/>
              </w:rPr>
              <w:t>+43 664 544 58 64</w:t>
            </w:r>
            <w:r>
              <w:rPr>
                <w:b/>
                <w:bCs/>
              </w:rPr>
              <w:br/>
            </w:r>
            <w:r w:rsidRPr="003E7F79">
              <w:rPr>
                <w:b/>
                <w:bCs/>
              </w:rPr>
              <w:t>office@agentur-verlag-friedl.at</w:t>
            </w:r>
          </w:p>
          <w:p w14:paraId="591DDB4E" w14:textId="77777777" w:rsidR="003E7F79" w:rsidRDefault="003E7F79" w:rsidP="003E7F79">
            <w:pPr>
              <w:spacing w:line="276" w:lineRule="auto"/>
              <w:rPr>
                <w:b/>
                <w:bCs/>
              </w:rPr>
            </w:pPr>
          </w:p>
        </w:tc>
        <w:tc>
          <w:tcPr>
            <w:tcW w:w="4480" w:type="dxa"/>
          </w:tcPr>
          <w:p w14:paraId="3FD53D03" w14:textId="77777777" w:rsidR="003E7F79" w:rsidRPr="003E7F79" w:rsidRDefault="003E7F79" w:rsidP="003E7F79">
            <w:pPr>
              <w:spacing w:line="276" w:lineRule="auto"/>
              <w:rPr>
                <w:b/>
                <w:bCs/>
              </w:rPr>
            </w:pPr>
            <w:r w:rsidRPr="003E7F79">
              <w:rPr>
                <w:b/>
                <w:bCs/>
              </w:rPr>
              <w:t>PRESSE</w:t>
            </w:r>
          </w:p>
          <w:p w14:paraId="69732277" w14:textId="577EDC5A" w:rsidR="003E7F79" w:rsidRDefault="003E7F79" w:rsidP="003E7F79">
            <w:pPr>
              <w:spacing w:line="276" w:lineRule="auto"/>
              <w:rPr>
                <w:b/>
                <w:bCs/>
              </w:rPr>
            </w:pPr>
            <w:r w:rsidRPr="003E7F79">
              <w:rPr>
                <w:b/>
                <w:bCs/>
              </w:rPr>
              <w:t>Susanne Auzinger</w:t>
            </w:r>
            <w:r>
              <w:rPr>
                <w:b/>
                <w:bCs/>
              </w:rPr>
              <w:br/>
            </w:r>
            <w:r w:rsidRPr="003E7F79">
              <w:rPr>
                <w:b/>
                <w:bCs/>
              </w:rPr>
              <w:t>+43 664 2639228</w:t>
            </w:r>
            <w:r>
              <w:rPr>
                <w:b/>
                <w:bCs/>
              </w:rPr>
              <w:br/>
            </w:r>
            <w:r w:rsidRPr="003E7F79">
              <w:rPr>
                <w:b/>
                <w:bCs/>
              </w:rPr>
              <w:t>susanne@auzinger-pr.com</w:t>
            </w:r>
          </w:p>
        </w:tc>
      </w:tr>
    </w:tbl>
    <w:p w14:paraId="5D40B9F2" w14:textId="77777777" w:rsidR="003E7F79" w:rsidRDefault="003E7F79" w:rsidP="00A0633E">
      <w:pPr>
        <w:rPr>
          <w:b/>
          <w:bCs/>
        </w:rPr>
      </w:pPr>
    </w:p>
    <w:p w14:paraId="65E40CBA" w14:textId="77777777" w:rsidR="003E7F79" w:rsidRDefault="003E7F79">
      <w:pPr>
        <w:spacing w:line="240" w:lineRule="auto"/>
        <w:rPr>
          <w:b/>
          <w:bCs/>
        </w:rPr>
      </w:pPr>
      <w:r>
        <w:rPr>
          <w:b/>
          <w:bCs/>
        </w:rPr>
        <w:br w:type="page"/>
      </w:r>
    </w:p>
    <w:p w14:paraId="26EACC99" w14:textId="79721C03" w:rsidR="003E7F79" w:rsidRDefault="003E7F79" w:rsidP="003E7F79">
      <w:pPr>
        <w:pStyle w:val="HEAD1"/>
        <w:jc w:val="left"/>
      </w:pPr>
      <w:r>
        <w:lastRenderedPageBreak/>
        <w:t>BIOGRAPHIE</w:t>
      </w:r>
    </w:p>
    <w:p w14:paraId="1426CC89" w14:textId="6C76DC35" w:rsidR="00A0633E" w:rsidRPr="003E7F79" w:rsidRDefault="00A0633E" w:rsidP="00A0633E">
      <w:pPr>
        <w:rPr>
          <w:b/>
          <w:bCs/>
        </w:rPr>
      </w:pPr>
      <w:r w:rsidRPr="003E7F79">
        <w:rPr>
          <w:b/>
          <w:bCs/>
        </w:rPr>
        <w:t>Thomas Mraz</w:t>
      </w:r>
      <w:r w:rsidR="00B52C23" w:rsidRPr="003E7F79">
        <w:rPr>
          <w:b/>
          <w:bCs/>
        </w:rPr>
        <w:t xml:space="preserve"> </w:t>
      </w:r>
    </w:p>
    <w:p w14:paraId="2F815DFD" w14:textId="43CCE004" w:rsidR="00A0633E" w:rsidRDefault="00BE5BAC" w:rsidP="00A0633E">
      <w:bookmarkStart w:id="1" w:name="OLE_LINK7"/>
      <w:r>
        <w:rPr>
          <w:b/>
          <w:bCs/>
          <w:noProof/>
        </w:rPr>
        <w:drawing>
          <wp:anchor distT="0" distB="0" distL="114300" distR="114300" simplePos="0" relativeHeight="251658240" behindDoc="1" locked="0" layoutInCell="1" allowOverlap="1" wp14:anchorId="4B2FCECD" wp14:editId="03DA0D97">
            <wp:simplePos x="0" y="0"/>
            <wp:positionH relativeFrom="column">
              <wp:posOffset>3684270</wp:posOffset>
            </wp:positionH>
            <wp:positionV relativeFrom="paragraph">
              <wp:posOffset>36048</wp:posOffset>
            </wp:positionV>
            <wp:extent cx="1954530" cy="2278966"/>
            <wp:effectExtent l="0" t="0" r="1270" b="0"/>
            <wp:wrapTight wrapText="bothSides">
              <wp:wrapPolygon edited="0">
                <wp:start x="0" y="0"/>
                <wp:lineTo x="0" y="21431"/>
                <wp:lineTo x="21474" y="21431"/>
                <wp:lineTo x="21474" y="0"/>
                <wp:lineTo x="0" y="0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 rotWithShape="1">
                    <a:blip r:embed="rId9"/>
                    <a:srcRect l="20519" t="4804" r="21993" b="44971"/>
                    <a:stretch/>
                  </pic:blipFill>
                  <pic:spPr bwMode="auto">
                    <a:xfrm>
                      <a:off x="0" y="0"/>
                      <a:ext cx="1954530" cy="22789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633E">
        <w:t>Der gebürtige Wiener absolvierte seine Schauspielausbildung am Konservatorium der Stadt Wien unter der Leitung von Prof.</w:t>
      </w:r>
      <w:r w:rsidR="006705DB">
        <w:t> </w:t>
      </w:r>
      <w:r w:rsidR="00A0633E">
        <w:t>Elfriede Ott und schloss diese 2002 erfolgreich ab.</w:t>
      </w:r>
    </w:p>
    <w:p w14:paraId="10FF91EC" w14:textId="456AD343" w:rsidR="00A0633E" w:rsidRDefault="00A0633E" w:rsidP="00A0633E">
      <w:r>
        <w:t xml:space="preserve">Anschließend war er bis 2008 Ensemblemitglied am Landestheater Niederösterreich, wo er u.a. die Titelrollen in </w:t>
      </w:r>
      <w:r w:rsidRPr="006705DB">
        <w:rPr>
          <w:b/>
          <w:bCs/>
        </w:rPr>
        <w:t>Hamlet</w:t>
      </w:r>
      <w:r>
        <w:t xml:space="preserve"> und </w:t>
      </w:r>
      <w:r w:rsidRPr="006705DB">
        <w:rPr>
          <w:b/>
          <w:bCs/>
        </w:rPr>
        <w:t>Woyzeck</w:t>
      </w:r>
      <w:r>
        <w:t xml:space="preserve"> verkörperte. 2008 spielte er an der Seite von Michael Niavarani in dessen Kabarettprogramm </w:t>
      </w:r>
      <w:r w:rsidRPr="006705DB">
        <w:rPr>
          <w:b/>
          <w:bCs/>
        </w:rPr>
        <w:t xml:space="preserve">Encyclopaedia </w:t>
      </w:r>
      <w:proofErr w:type="spellStart"/>
      <w:r w:rsidRPr="006705DB">
        <w:rPr>
          <w:b/>
          <w:bCs/>
        </w:rPr>
        <w:t>Niavaranica</w:t>
      </w:r>
      <w:proofErr w:type="spellEnd"/>
      <w:r>
        <w:t xml:space="preserve">. Am Theater in der Josefstadt stand er u.a. in </w:t>
      </w:r>
      <w:r w:rsidRPr="00DB3529">
        <w:rPr>
          <w:b/>
          <w:bCs/>
        </w:rPr>
        <w:t>Horváths Geschichten aus dem Wiener Wald</w:t>
      </w:r>
      <w:r>
        <w:t xml:space="preserve"> und in </w:t>
      </w:r>
      <w:r w:rsidRPr="00DB3529">
        <w:rPr>
          <w:b/>
          <w:bCs/>
        </w:rPr>
        <w:t>Kasimir und Karoline</w:t>
      </w:r>
      <w:r>
        <w:t xml:space="preserve"> auf der Bühne. Im Jänner 2015 feierte er </w:t>
      </w:r>
      <w:r w:rsidR="00DB3529">
        <w:t xml:space="preserve">in der </w:t>
      </w:r>
      <w:r>
        <w:t>Ein</w:t>
      </w:r>
      <w:r w:rsidR="00DB3529">
        <w:t>-Personen-Komödie</w:t>
      </w:r>
      <w:r>
        <w:t xml:space="preserve"> </w:t>
      </w:r>
      <w:proofErr w:type="gramStart"/>
      <w:r w:rsidRPr="006705DB">
        <w:rPr>
          <w:b/>
          <w:bCs/>
        </w:rPr>
        <w:t>Après Ski</w:t>
      </w:r>
      <w:proofErr w:type="gramEnd"/>
      <w:r w:rsidRPr="006705DB">
        <w:rPr>
          <w:b/>
          <w:bCs/>
        </w:rPr>
        <w:t xml:space="preserve"> – Ruhe da oben!</w:t>
      </w:r>
      <w:r>
        <w:t xml:space="preserve"> von Klaus Eckel im Wiener Stadtsaal Premiere.</w:t>
      </w:r>
    </w:p>
    <w:p w14:paraId="378DCA80" w14:textId="5758CD0F" w:rsidR="00A0633E" w:rsidRDefault="00A0633E" w:rsidP="00A0633E">
      <w:r>
        <w:t xml:space="preserve">Im Kino spielte er 2010 in der erfolgreichen Komödie </w:t>
      </w:r>
      <w:r w:rsidRPr="0044191D">
        <w:rPr>
          <w:b/>
          <w:bCs/>
        </w:rPr>
        <w:t xml:space="preserve">Die unabsichtliche Entführung der Frau Elfriede Ott </w:t>
      </w:r>
      <w:r>
        <w:t xml:space="preserve">den Neffen der Entführten; 2013 in der schwarzen Komödie </w:t>
      </w:r>
      <w:r w:rsidRPr="0044191D">
        <w:rPr>
          <w:b/>
          <w:bCs/>
        </w:rPr>
        <w:t>Bad Fucking</w:t>
      </w:r>
      <w:r>
        <w:t xml:space="preserve">; 2015 in Karl Markovics’ </w:t>
      </w:r>
      <w:r w:rsidRPr="0044191D">
        <w:rPr>
          <w:b/>
          <w:bCs/>
        </w:rPr>
        <w:t>Superwelt</w:t>
      </w:r>
      <w:r>
        <w:t xml:space="preserve">. 2020 war er im Film </w:t>
      </w:r>
      <w:r w:rsidRPr="0044191D">
        <w:rPr>
          <w:b/>
          <w:bCs/>
        </w:rPr>
        <w:t>Exil</w:t>
      </w:r>
      <w:r>
        <w:t xml:space="preserve"> von Visar Morina zu sehen und in Terrence Malicks neuesten Film </w:t>
      </w:r>
      <w:r w:rsidRPr="0044191D">
        <w:rPr>
          <w:b/>
          <w:bCs/>
        </w:rPr>
        <w:t>A Hidden Life</w:t>
      </w:r>
      <w:r>
        <w:t xml:space="preserve"> hatte er auch eine kleine Rolle. </w:t>
      </w:r>
      <w:r w:rsidR="0044191D">
        <w:t>Unlängst</w:t>
      </w:r>
      <w:r>
        <w:t xml:space="preserve"> war er in Marcus Rosenmüllers letztem Film </w:t>
      </w:r>
      <w:r w:rsidRPr="0044191D">
        <w:rPr>
          <w:b/>
          <w:bCs/>
        </w:rPr>
        <w:t>Beckenrand Sheriff</w:t>
      </w:r>
      <w:r>
        <w:t xml:space="preserve"> vertreten, wie auch im Eberhofer-Krimi </w:t>
      </w:r>
      <w:r w:rsidRPr="0044191D">
        <w:rPr>
          <w:b/>
          <w:bCs/>
        </w:rPr>
        <w:t>Kaiserschmarrn-Drama</w:t>
      </w:r>
      <w:r w:rsidR="0044191D" w:rsidRPr="0044191D">
        <w:t xml:space="preserve">. </w:t>
      </w:r>
      <w:r w:rsidR="00BE5BAC">
        <w:br/>
      </w:r>
      <w:r w:rsidR="006705DB">
        <w:t>S</w:t>
      </w:r>
      <w:r w:rsidR="0044191D" w:rsidRPr="0044191D">
        <w:t>eine Leistung</w:t>
      </w:r>
      <w:r w:rsidR="0044191D">
        <w:rPr>
          <w:b/>
          <w:bCs/>
        </w:rPr>
        <w:t xml:space="preserve"> </w:t>
      </w:r>
      <w:r w:rsidR="0044191D" w:rsidRPr="0044191D">
        <w:t xml:space="preserve">in Michael </w:t>
      </w:r>
      <w:proofErr w:type="spellStart"/>
      <w:r w:rsidR="0044191D" w:rsidRPr="0044191D">
        <w:t>Kreihsls</w:t>
      </w:r>
      <w:proofErr w:type="spellEnd"/>
      <w:r w:rsidR="0044191D">
        <w:rPr>
          <w:b/>
          <w:bCs/>
        </w:rPr>
        <w:t xml:space="preserve"> Risiken &amp; Nebenwirkungen</w:t>
      </w:r>
      <w:r w:rsidR="0044191D" w:rsidRPr="006705DB">
        <w:t xml:space="preserve">, </w:t>
      </w:r>
      <w:r w:rsidR="006705DB" w:rsidRPr="006705DB">
        <w:t xml:space="preserve">wurde </w:t>
      </w:r>
      <w:r w:rsidR="002E25E0">
        <w:t xml:space="preserve">2019 </w:t>
      </w:r>
      <w:r w:rsidR="006705DB" w:rsidRPr="006705DB">
        <w:t>mit einer</w:t>
      </w:r>
      <w:r w:rsidR="006705DB">
        <w:rPr>
          <w:b/>
          <w:bCs/>
        </w:rPr>
        <w:t xml:space="preserve"> </w:t>
      </w:r>
      <w:r w:rsidR="002E25E0">
        <w:rPr>
          <w:b/>
          <w:bCs/>
        </w:rPr>
        <w:t xml:space="preserve">Romy-Nominierung </w:t>
      </w:r>
      <w:r w:rsidR="002E25E0" w:rsidRPr="002E25E0">
        <w:t>und der</w:t>
      </w:r>
      <w:r w:rsidR="002E25E0">
        <w:rPr>
          <w:b/>
          <w:bCs/>
        </w:rPr>
        <w:t xml:space="preserve"> </w:t>
      </w:r>
      <w:r w:rsidR="006705DB">
        <w:rPr>
          <w:b/>
          <w:bCs/>
        </w:rPr>
        <w:t xml:space="preserve">Nominierung für den </w:t>
      </w:r>
      <w:r w:rsidR="0044191D">
        <w:rPr>
          <w:b/>
          <w:bCs/>
        </w:rPr>
        <w:t>Österreichischen Filmpreis</w:t>
      </w:r>
      <w:r w:rsidR="006705DB">
        <w:rPr>
          <w:b/>
          <w:bCs/>
        </w:rPr>
        <w:t xml:space="preserve"> </w:t>
      </w:r>
      <w:r w:rsidR="006705DB" w:rsidRPr="006705DB">
        <w:t>in der Kategorie</w:t>
      </w:r>
      <w:r w:rsidR="006705DB">
        <w:rPr>
          <w:b/>
          <w:bCs/>
        </w:rPr>
        <w:t xml:space="preserve"> Bester männlicher Hauptdarsteller </w:t>
      </w:r>
      <w:r w:rsidR="006705DB" w:rsidRPr="006705DB">
        <w:t>gewürdigt</w:t>
      </w:r>
      <w:r>
        <w:t>.</w:t>
      </w:r>
    </w:p>
    <w:p w14:paraId="36F29958" w14:textId="402CEC53" w:rsidR="00A0633E" w:rsidRDefault="00A0633E" w:rsidP="00A0633E">
      <w:r>
        <w:t xml:space="preserve">Neben diversen TV-Auftritten </w:t>
      </w:r>
      <w:r w:rsidR="00BE5BAC">
        <w:t xml:space="preserve">als Darsteller, </w:t>
      </w:r>
      <w:r>
        <w:t xml:space="preserve">u.a. </w:t>
      </w:r>
      <w:r w:rsidR="00B21374" w:rsidRPr="00B21374">
        <w:rPr>
          <w:b/>
          <w:bCs/>
        </w:rPr>
        <w:t>Der Weiße Kobold; Das Flammenmädchen</w:t>
      </w:r>
      <w:r>
        <w:t xml:space="preserve">; </w:t>
      </w:r>
      <w:r w:rsidRPr="006705DB">
        <w:rPr>
          <w:b/>
          <w:bCs/>
        </w:rPr>
        <w:t>Herrgott für Anfänger</w:t>
      </w:r>
      <w:r>
        <w:t xml:space="preserve">, </w:t>
      </w:r>
      <w:r w:rsidRPr="006705DB">
        <w:rPr>
          <w:b/>
          <w:bCs/>
        </w:rPr>
        <w:t>Vorstadtweiber</w:t>
      </w:r>
      <w:r>
        <w:t xml:space="preserve"> </w:t>
      </w:r>
      <w:r w:rsidR="00BE5BAC">
        <w:t xml:space="preserve">und </w:t>
      </w:r>
      <w:r w:rsidR="00B21374" w:rsidRPr="00B21374">
        <w:rPr>
          <w:b/>
          <w:bCs/>
        </w:rPr>
        <w:t xml:space="preserve">School </w:t>
      </w:r>
      <w:proofErr w:type="spellStart"/>
      <w:r w:rsidR="00B21374" w:rsidRPr="00B21374">
        <w:rPr>
          <w:b/>
          <w:bCs/>
        </w:rPr>
        <w:t>of</w:t>
      </w:r>
      <w:proofErr w:type="spellEnd"/>
      <w:r w:rsidR="00B21374" w:rsidRPr="00B21374">
        <w:rPr>
          <w:b/>
          <w:bCs/>
        </w:rPr>
        <w:t xml:space="preserve"> </w:t>
      </w:r>
      <w:proofErr w:type="gramStart"/>
      <w:r w:rsidR="00B21374" w:rsidRPr="00B21374">
        <w:rPr>
          <w:b/>
          <w:bCs/>
        </w:rPr>
        <w:t>Champions</w:t>
      </w:r>
      <w:r w:rsidR="00B21374">
        <w:t xml:space="preserve"> </w:t>
      </w:r>
      <w:r w:rsidR="00BE5BAC">
        <w:t>;</w:t>
      </w:r>
      <w:proofErr w:type="gramEnd"/>
      <w:r w:rsidR="00BE5BAC">
        <w:t xml:space="preserve"> </w:t>
      </w:r>
      <w:r w:rsidR="00BE5BAC">
        <w:br/>
        <w:t>führte er b</w:t>
      </w:r>
      <w:r>
        <w:t xml:space="preserve">ei den Dreharbeiten zur zehnteiligen ORF-Sketchcomedy </w:t>
      </w:r>
      <w:r w:rsidRPr="0044191D">
        <w:rPr>
          <w:b/>
          <w:bCs/>
        </w:rPr>
        <w:t xml:space="preserve">Kalahari </w:t>
      </w:r>
      <w:proofErr w:type="spellStart"/>
      <w:r w:rsidRPr="0044191D">
        <w:rPr>
          <w:b/>
          <w:bCs/>
        </w:rPr>
        <w:t>Gemsen</w:t>
      </w:r>
      <w:proofErr w:type="spellEnd"/>
      <w:r>
        <w:t xml:space="preserve"> </w:t>
      </w:r>
      <w:r w:rsidR="00BE5BAC">
        <w:t xml:space="preserve">im Jahre </w:t>
      </w:r>
      <w:r w:rsidRPr="000E7474">
        <w:rPr>
          <w:b/>
          <w:bCs/>
        </w:rPr>
        <w:t>2015 Regie</w:t>
      </w:r>
      <w:r>
        <w:t>.</w:t>
      </w:r>
    </w:p>
    <w:p w14:paraId="13F183E9" w14:textId="71F5C96D" w:rsidR="00A0633E" w:rsidRDefault="00A0633E" w:rsidP="00A0633E">
      <w:r>
        <w:t xml:space="preserve">2021 wurde </w:t>
      </w:r>
      <w:r w:rsidR="00A247DC">
        <w:t xml:space="preserve">unter der Regie von Harald Sicheritz </w:t>
      </w:r>
      <w:r>
        <w:t xml:space="preserve">die ORF Stadtkomödie </w:t>
      </w:r>
      <w:r w:rsidRPr="0044191D">
        <w:rPr>
          <w:b/>
          <w:bCs/>
        </w:rPr>
        <w:t>Eigentlich sollten wir</w:t>
      </w:r>
      <w:r>
        <w:t xml:space="preserve"> gedreht, in der er sowohl die Hauptrolle gespielt hat, wie auch, gemeinsam mit Klaus Eckel, für das </w:t>
      </w:r>
      <w:r w:rsidRPr="000E7474">
        <w:rPr>
          <w:b/>
          <w:bCs/>
        </w:rPr>
        <w:t xml:space="preserve">Drehbuch </w:t>
      </w:r>
      <w:r w:rsidRPr="00997781">
        <w:rPr>
          <w:b/>
          <w:bCs/>
        </w:rPr>
        <w:t>verantwortlich</w:t>
      </w:r>
      <w:r>
        <w:t xml:space="preserve"> war.</w:t>
      </w:r>
    </w:p>
    <w:p w14:paraId="335E4B4D" w14:textId="77777777" w:rsidR="00A0633E" w:rsidRDefault="00A0633E" w:rsidP="00A0633E">
      <w:r>
        <w:t xml:space="preserve">Im Jahrgang </w:t>
      </w:r>
      <w:r w:rsidRPr="000E7474">
        <w:rPr>
          <w:b/>
          <w:bCs/>
        </w:rPr>
        <w:t>2020/21</w:t>
      </w:r>
      <w:r>
        <w:t xml:space="preserve"> absolvierte er die </w:t>
      </w:r>
      <w:r w:rsidRPr="0044191D">
        <w:rPr>
          <w:b/>
          <w:bCs/>
        </w:rPr>
        <w:t>Drehbuchwerkstatt München/Steiermark</w:t>
      </w:r>
      <w:r>
        <w:t xml:space="preserve">, in deren Verlauf das Projekt </w:t>
      </w:r>
      <w:r w:rsidRPr="00BE5BAC">
        <w:rPr>
          <w:b/>
          <w:bCs/>
        </w:rPr>
        <w:t>Klapotetz</w:t>
      </w:r>
      <w:r>
        <w:t xml:space="preserve"> entstanden ist.</w:t>
      </w:r>
    </w:p>
    <w:bookmarkEnd w:id="0"/>
    <w:p w14:paraId="5AAB2B14" w14:textId="1D68C1F2" w:rsidR="003E7F79" w:rsidRDefault="000E7474" w:rsidP="003E7F79">
      <w:pPr>
        <w:rPr>
          <w:lang w:val="de-AT"/>
        </w:rPr>
      </w:pPr>
      <w:r w:rsidRPr="000E7474">
        <w:rPr>
          <w:lang w:val="de-AT"/>
        </w:rPr>
        <w:t xml:space="preserve">Im Rahmen der </w:t>
      </w:r>
      <w:r w:rsidRPr="000E7474">
        <w:rPr>
          <w:b/>
          <w:bCs/>
          <w:lang w:val="de-AT"/>
        </w:rPr>
        <w:t>Diagonale 2023</w:t>
      </w:r>
      <w:r w:rsidRPr="000E7474">
        <w:rPr>
          <w:lang w:val="de-AT"/>
        </w:rPr>
        <w:t xml:space="preserve"> </w:t>
      </w:r>
      <w:r>
        <w:rPr>
          <w:lang w:val="de-AT"/>
        </w:rPr>
        <w:t xml:space="preserve">gewann er gemeinsam mit Franziska Pflaum den </w:t>
      </w:r>
      <w:r w:rsidRPr="000E7474">
        <w:rPr>
          <w:b/>
          <w:bCs/>
          <w:lang w:val="de-AT"/>
        </w:rPr>
        <w:t>Hauptpreis des Carl-Mayer-Drehbuchwettbewerbs</w:t>
      </w:r>
      <w:r>
        <w:rPr>
          <w:lang w:val="de-AT"/>
        </w:rPr>
        <w:t xml:space="preserve"> für deren Filmidee </w:t>
      </w:r>
      <w:r w:rsidRPr="000E7474">
        <w:rPr>
          <w:b/>
          <w:bCs/>
          <w:lang w:val="de-AT"/>
        </w:rPr>
        <w:t>Basta</w:t>
      </w:r>
      <w:r>
        <w:rPr>
          <w:lang w:val="de-AT"/>
        </w:rPr>
        <w:t>.</w:t>
      </w:r>
      <w:bookmarkEnd w:id="1"/>
      <w:r w:rsidR="003E7F79">
        <w:rPr>
          <w:lang w:val="de-AT"/>
        </w:rPr>
        <w:br w:type="page"/>
      </w:r>
    </w:p>
    <w:p w14:paraId="59BA83FA" w14:textId="1F60B0E9" w:rsidR="00DB3529" w:rsidRDefault="00843923" w:rsidP="00843923">
      <w:pPr>
        <w:pStyle w:val="HEAD1"/>
        <w:jc w:val="left"/>
      </w:pPr>
      <w:r>
        <w:t xml:space="preserve">PRESSETEXT </w:t>
      </w:r>
      <w:proofErr w:type="spellStart"/>
      <w:r>
        <w:t>zu</w:t>
      </w:r>
      <w:proofErr w:type="spellEnd"/>
      <w:r>
        <w:t xml:space="preserve"> MRAZ FIRST</w:t>
      </w:r>
    </w:p>
    <w:p w14:paraId="32517A53" w14:textId="77777777" w:rsidR="00843923" w:rsidRPr="00843923" w:rsidRDefault="00843923" w:rsidP="00843923">
      <w:pPr>
        <w:rPr>
          <w:b/>
          <w:bCs/>
          <w:lang w:val="de-AT"/>
        </w:rPr>
      </w:pPr>
      <w:bookmarkStart w:id="2" w:name="OLE_LINK5"/>
      <w:r w:rsidRPr="00843923">
        <w:rPr>
          <w:b/>
          <w:bCs/>
          <w:lang w:val="de-AT"/>
        </w:rPr>
        <w:t xml:space="preserve">MRAZ F1RST! </w:t>
      </w:r>
    </w:p>
    <w:p w14:paraId="7ACE96D1" w14:textId="77777777" w:rsidR="00843923" w:rsidRDefault="00843923" w:rsidP="00843923">
      <w:pPr>
        <w:rPr>
          <w:i/>
          <w:iCs/>
          <w:lang w:val="de-AT"/>
        </w:rPr>
      </w:pPr>
      <w:r w:rsidRPr="001B664D">
        <w:rPr>
          <w:i/>
          <w:iCs/>
          <w:lang w:val="de-AT"/>
        </w:rPr>
        <w:t xml:space="preserve">„Jetzt geht’s mal um </w:t>
      </w:r>
      <w:r>
        <w:rPr>
          <w:i/>
          <w:iCs/>
          <w:lang w:val="de-AT"/>
        </w:rPr>
        <w:t>die</w:t>
      </w:r>
      <w:r w:rsidRPr="001B664D">
        <w:rPr>
          <w:i/>
          <w:iCs/>
          <w:lang w:val="de-AT"/>
        </w:rPr>
        <w:t xml:space="preserve"> Menschen, </w:t>
      </w:r>
      <w:r>
        <w:rPr>
          <w:i/>
          <w:iCs/>
          <w:lang w:val="de-AT"/>
        </w:rPr>
        <w:t>die</w:t>
      </w:r>
      <w:r w:rsidRPr="001B664D">
        <w:rPr>
          <w:i/>
          <w:iCs/>
          <w:lang w:val="de-AT"/>
        </w:rPr>
        <w:t xml:space="preserve"> mir am nächsten steh</w:t>
      </w:r>
      <w:r>
        <w:rPr>
          <w:i/>
          <w:iCs/>
          <w:lang w:val="de-AT"/>
        </w:rPr>
        <w:t>en</w:t>
      </w:r>
      <w:r w:rsidRPr="001B664D">
        <w:rPr>
          <w:i/>
          <w:iCs/>
          <w:lang w:val="de-AT"/>
        </w:rPr>
        <w:t xml:space="preserve">: </w:t>
      </w:r>
      <w:r w:rsidRPr="008C6577">
        <w:rPr>
          <w:b/>
          <w:bCs/>
          <w:i/>
          <w:iCs/>
          <w:lang w:val="de-AT"/>
        </w:rPr>
        <w:t>Ich! Ich! Ich!</w:t>
      </w:r>
      <w:r w:rsidRPr="001B664D">
        <w:rPr>
          <w:i/>
          <w:iCs/>
          <w:lang w:val="de-AT"/>
        </w:rPr>
        <w:t>“</w:t>
      </w:r>
    </w:p>
    <w:p w14:paraId="627CD9DE" w14:textId="77777777" w:rsidR="00843923" w:rsidRDefault="00843923" w:rsidP="00843923">
      <w:pPr>
        <w:rPr>
          <w:lang w:val="de-AT"/>
        </w:rPr>
      </w:pPr>
      <w:r>
        <w:rPr>
          <w:lang w:val="de-AT"/>
        </w:rPr>
        <w:t>So wird es uns vorgelebt, in der Politik, in den Sozialen Medien und in der Kindergarten-</w:t>
      </w:r>
      <w:proofErr w:type="spellStart"/>
      <w:r>
        <w:rPr>
          <w:lang w:val="de-AT"/>
        </w:rPr>
        <w:t>Whatsapp</w:t>
      </w:r>
      <w:proofErr w:type="spellEnd"/>
      <w:r>
        <w:rPr>
          <w:lang w:val="de-AT"/>
        </w:rPr>
        <w:t xml:space="preserve">-Gruppe. Wir leben in einer Gesellschaft voller Gewinner, wo jeder Erster sein will, ja, Erster sein muss. Wer Zweiter wird hat schon verloren, wurde abgehängt, ist auf der Strecke geblieben. </w:t>
      </w:r>
      <w:r w:rsidRPr="009D704D">
        <w:rPr>
          <w:lang w:val="de-AT"/>
        </w:rPr>
        <w:t xml:space="preserve"> </w:t>
      </w:r>
    </w:p>
    <w:p w14:paraId="6ABF02EC" w14:textId="77777777" w:rsidR="00843923" w:rsidRDefault="00843923" w:rsidP="00843923">
      <w:pPr>
        <w:rPr>
          <w:noProof/>
          <w:lang w:val="de-AT"/>
        </w:rPr>
      </w:pPr>
      <w:r w:rsidRPr="00765D99">
        <w:rPr>
          <w:b/>
          <w:bCs/>
          <w:lang w:val="de-AT"/>
        </w:rPr>
        <w:t xml:space="preserve">Diese Kräfte wirken auch auf Thomas Mraz ein und daher </w:t>
      </w:r>
      <w:r>
        <w:rPr>
          <w:b/>
          <w:bCs/>
          <w:lang w:val="de-AT"/>
        </w:rPr>
        <w:t>gilt für ihn nun</w:t>
      </w:r>
      <w:r w:rsidRPr="00765D99">
        <w:rPr>
          <w:b/>
          <w:bCs/>
          <w:lang w:val="de-AT"/>
        </w:rPr>
        <w:t xml:space="preserve">: </w:t>
      </w:r>
      <w:r w:rsidRPr="00765D99">
        <w:rPr>
          <w:b/>
          <w:bCs/>
          <w:noProof/>
          <w:lang w:val="de-AT"/>
        </w:rPr>
        <w:t xml:space="preserve">MRAZ FIRST! </w:t>
      </w:r>
      <w:r w:rsidRPr="00765D99">
        <w:rPr>
          <w:b/>
          <w:bCs/>
          <w:noProof/>
          <w:lang w:val="de-AT"/>
        </w:rPr>
        <w:br/>
      </w:r>
      <w:r>
        <w:rPr>
          <w:lang w:val="de-AT"/>
        </w:rPr>
        <w:t>Dabei war er selten – sehr selten – eigentlich nie – bei etwas Erster.</w:t>
      </w:r>
    </w:p>
    <w:p w14:paraId="3CDFF971" w14:textId="77777777" w:rsidR="00843923" w:rsidRDefault="00843923" w:rsidP="00843923">
      <w:pPr>
        <w:rPr>
          <w:noProof/>
          <w:lang w:val="de-AT"/>
        </w:rPr>
      </w:pPr>
      <w:r>
        <w:rPr>
          <w:noProof/>
          <w:lang w:val="de-AT"/>
        </w:rPr>
        <w:t xml:space="preserve">Es ist </w:t>
      </w:r>
      <w:r w:rsidRPr="00417121">
        <w:rPr>
          <w:noProof/>
          <w:lang w:val="de-AT"/>
        </w:rPr>
        <w:t>höch</w:t>
      </w:r>
      <w:r>
        <w:rPr>
          <w:noProof/>
          <w:lang w:val="de-AT"/>
        </w:rPr>
        <w:t>s</w:t>
      </w:r>
      <w:r w:rsidRPr="00417121">
        <w:rPr>
          <w:noProof/>
          <w:lang w:val="de-AT"/>
        </w:rPr>
        <w:t xml:space="preserve">te Zeit, dass </w:t>
      </w:r>
      <w:r>
        <w:rPr>
          <w:noProof/>
          <w:lang w:val="de-AT"/>
        </w:rPr>
        <w:t xml:space="preserve">sich Mraz, in seinem ersten Solo-Programm, </w:t>
      </w:r>
      <w:r w:rsidRPr="00417121">
        <w:rPr>
          <w:noProof/>
          <w:lang w:val="de-AT"/>
        </w:rPr>
        <w:t xml:space="preserve">seinen großen Fragen stellt: </w:t>
      </w:r>
      <w:r>
        <w:rPr>
          <w:noProof/>
          <w:lang w:val="de-AT"/>
        </w:rPr>
        <w:t xml:space="preserve">Strebt er die </w:t>
      </w:r>
      <w:r w:rsidRPr="00417121">
        <w:rPr>
          <w:noProof/>
          <w:lang w:val="de-AT"/>
        </w:rPr>
        <w:t>Obmann</w:t>
      </w:r>
      <w:r>
        <w:rPr>
          <w:noProof/>
          <w:lang w:val="de-AT"/>
        </w:rPr>
        <w:t xml:space="preserve">schaft </w:t>
      </w:r>
      <w:r w:rsidRPr="00417121">
        <w:rPr>
          <w:noProof/>
          <w:lang w:val="de-AT"/>
        </w:rPr>
        <w:t>im Kleingarten</w:t>
      </w:r>
      <w:r>
        <w:rPr>
          <w:noProof/>
          <w:lang w:val="de-AT"/>
        </w:rPr>
        <w:t>verein an</w:t>
      </w:r>
      <w:r w:rsidRPr="00417121">
        <w:rPr>
          <w:noProof/>
          <w:lang w:val="de-AT"/>
        </w:rPr>
        <w:t xml:space="preserve">? </w:t>
      </w:r>
      <w:r>
        <w:rPr>
          <w:noProof/>
          <w:lang w:val="de-AT"/>
        </w:rPr>
        <w:t xml:space="preserve">Eröffnet er seinen </w:t>
      </w:r>
      <w:r w:rsidRPr="00417121">
        <w:rPr>
          <w:noProof/>
          <w:lang w:val="de-AT"/>
        </w:rPr>
        <w:t>Würstelstand</w:t>
      </w:r>
      <w:r>
        <w:rPr>
          <w:noProof/>
          <w:lang w:val="de-AT"/>
        </w:rPr>
        <w:t>, ganz genau so wie er ihn von früher kennt</w:t>
      </w:r>
      <w:r w:rsidRPr="00417121">
        <w:rPr>
          <w:noProof/>
          <w:lang w:val="de-AT"/>
        </w:rPr>
        <w:t xml:space="preserve">? </w:t>
      </w:r>
      <w:r>
        <w:rPr>
          <w:noProof/>
          <w:lang w:val="de-AT"/>
        </w:rPr>
        <w:t xml:space="preserve">Ist er schon alt genug um die Korridorpension zu beantragen? Ist er weitgereister </w:t>
      </w:r>
      <w:r w:rsidRPr="00417121">
        <w:rPr>
          <w:noProof/>
          <w:lang w:val="de-AT"/>
        </w:rPr>
        <w:t>Kosmopolit oder ein Prolet</w:t>
      </w:r>
      <w:r>
        <w:rPr>
          <w:noProof/>
          <w:lang w:val="de-AT"/>
        </w:rPr>
        <w:t xml:space="preserve"> aus Favoriten</w:t>
      </w:r>
      <w:r w:rsidRPr="00417121">
        <w:rPr>
          <w:noProof/>
          <w:lang w:val="de-AT"/>
        </w:rPr>
        <w:t>? Oder gar beides?</w:t>
      </w:r>
    </w:p>
    <w:p w14:paraId="7771387E" w14:textId="77777777" w:rsidR="00843923" w:rsidRDefault="00843923" w:rsidP="00843923">
      <w:pPr>
        <w:rPr>
          <w:lang w:val="de-AT"/>
        </w:rPr>
      </w:pPr>
      <w:bookmarkStart w:id="3" w:name="OLE_LINK4"/>
      <w:r>
        <w:rPr>
          <w:noProof/>
          <w:lang w:val="de-AT"/>
        </w:rPr>
        <w:t>Und am allerwichtigsten</w:t>
      </w:r>
      <w:bookmarkEnd w:id="3"/>
      <w:r>
        <w:rPr>
          <w:noProof/>
          <w:lang w:val="de-AT"/>
        </w:rPr>
        <w:t>: Ist er gar wirklich auch so ein Egoist, wie alle anderen?</w:t>
      </w:r>
    </w:p>
    <w:bookmarkEnd w:id="2"/>
    <w:p w14:paraId="42C24803" w14:textId="77777777" w:rsidR="00843923" w:rsidRDefault="00843923" w:rsidP="00843923">
      <w:pPr>
        <w:pStyle w:val="HEAD1"/>
        <w:jc w:val="left"/>
      </w:pPr>
    </w:p>
    <w:sectPr w:rsidR="00843923" w:rsidSect="00CF344C">
      <w:headerReference w:type="even" r:id="rId10"/>
      <w:headerReference w:type="default" r:id="rId11"/>
      <w:footerReference w:type="default" r:id="rId12"/>
      <w:headerReference w:type="first" r:id="rId13"/>
      <w:pgSz w:w="11900" w:h="16840"/>
      <w:pgMar w:top="1440" w:right="1134" w:bottom="1440" w:left="1797" w:header="709" w:footer="709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80608D" w14:textId="77777777" w:rsidR="009151A6" w:rsidRDefault="009151A6" w:rsidP="00D54CB3">
      <w:r>
        <w:separator/>
      </w:r>
    </w:p>
  </w:endnote>
  <w:endnote w:type="continuationSeparator" w:id="0">
    <w:p w14:paraId="215294A8" w14:textId="77777777" w:rsidR="009151A6" w:rsidRDefault="009151A6" w:rsidP="00D54C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urceSansPro-Light">
    <w:altName w:val="Calibri"/>
    <w:panose1 w:val="020B0604020202020204"/>
    <w:charset w:val="4D"/>
    <w:family w:val="swiss"/>
    <w:notTrueType/>
    <w:pitch w:val="variable"/>
    <w:sig w:usb0="20000007" w:usb1="00000001" w:usb2="00000000" w:usb3="00000000" w:csb0="00000193" w:csb1="00000000"/>
  </w:font>
  <w:font w:name="Calibri (Überschriften)">
    <w:altName w:val="Calibri"/>
    <w:panose1 w:val="020B0604020202020204"/>
    <w:charset w:val="00"/>
    <w:family w:val="roman"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E17DFE" w14:textId="3AD85E88" w:rsidR="0089196F" w:rsidRPr="00A0633E" w:rsidRDefault="003E7F79" w:rsidP="00A0633E">
    <w:pPr>
      <w:pStyle w:val="Fuzeile"/>
      <w:spacing w:line="240" w:lineRule="auto"/>
      <w:rPr>
        <w:sz w:val="16"/>
        <w:szCs w:val="16"/>
      </w:rPr>
    </w:pPr>
    <w:bookmarkStart w:id="4" w:name="OLE_LINK41"/>
    <w:bookmarkStart w:id="5" w:name="OLE_LINK42"/>
    <w:bookmarkStart w:id="6" w:name="_Hlk126422029"/>
    <w:r>
      <w:rPr>
        <w:b/>
        <w:bCs/>
        <w:sz w:val="16"/>
        <w:szCs w:val="16"/>
      </w:rPr>
      <w:t xml:space="preserve">MRAZ FIRST – </w:t>
    </w:r>
    <w:proofErr w:type="gramStart"/>
    <w:r>
      <w:rPr>
        <w:b/>
        <w:bCs/>
        <w:sz w:val="16"/>
        <w:szCs w:val="16"/>
      </w:rPr>
      <w:t>Pressemappe  |</w:t>
    </w:r>
    <w:proofErr w:type="gramEnd"/>
    <w:r>
      <w:rPr>
        <w:b/>
        <w:bCs/>
        <w:sz w:val="16"/>
        <w:szCs w:val="16"/>
      </w:rPr>
      <w:t xml:space="preserve">  </w:t>
    </w:r>
    <w:bookmarkStart w:id="7" w:name="OLE_LINK3"/>
    <w:r>
      <w:rPr>
        <w:b/>
        <w:bCs/>
        <w:sz w:val="16"/>
        <w:szCs w:val="16"/>
      </w:rPr>
      <w:fldChar w:fldCharType="begin"/>
    </w:r>
    <w:r>
      <w:rPr>
        <w:b/>
        <w:bCs/>
        <w:sz w:val="16"/>
        <w:szCs w:val="16"/>
      </w:rPr>
      <w:instrText>HYPERLINK "https://www.mrazfirst.at/"</w:instrText>
    </w:r>
    <w:r>
      <w:rPr>
        <w:b/>
        <w:bCs/>
        <w:sz w:val="16"/>
        <w:szCs w:val="16"/>
      </w:rPr>
    </w:r>
    <w:r>
      <w:rPr>
        <w:b/>
        <w:bCs/>
        <w:sz w:val="16"/>
        <w:szCs w:val="16"/>
      </w:rPr>
      <w:fldChar w:fldCharType="separate"/>
    </w:r>
    <w:r w:rsidRPr="003E7F79">
      <w:rPr>
        <w:rStyle w:val="Hyperlink"/>
        <w:b/>
        <w:bCs/>
        <w:sz w:val="16"/>
        <w:szCs w:val="16"/>
      </w:rPr>
      <w:t>www.mrazfirst.at</w:t>
    </w:r>
    <w:bookmarkEnd w:id="7"/>
    <w:r>
      <w:rPr>
        <w:b/>
        <w:bCs/>
        <w:sz w:val="16"/>
        <w:szCs w:val="16"/>
      </w:rPr>
      <w:fldChar w:fldCharType="end"/>
    </w:r>
    <w:r w:rsidR="006C2709" w:rsidRPr="00C54E0B">
      <w:rPr>
        <w:sz w:val="16"/>
        <w:szCs w:val="16"/>
      </w:rPr>
      <w:tab/>
    </w:r>
    <w:bookmarkStart w:id="8" w:name="OLE_LINK1"/>
    <w:bookmarkStart w:id="9" w:name="OLE_LINK2"/>
    <w:r w:rsidR="00892F0D">
      <w:rPr>
        <w:sz w:val="16"/>
        <w:szCs w:val="16"/>
      </w:rPr>
      <w:tab/>
    </w:r>
    <w:r w:rsidR="006C2709" w:rsidRPr="00C54E0B">
      <w:rPr>
        <w:sz w:val="16"/>
        <w:szCs w:val="16"/>
      </w:rPr>
      <w:t xml:space="preserve">Seite </w:t>
    </w:r>
    <w:r w:rsidR="006C2709" w:rsidRPr="00C54E0B">
      <w:rPr>
        <w:sz w:val="16"/>
        <w:szCs w:val="16"/>
      </w:rPr>
      <w:fldChar w:fldCharType="begin"/>
    </w:r>
    <w:r w:rsidR="006C2709" w:rsidRPr="00C54E0B">
      <w:rPr>
        <w:sz w:val="16"/>
        <w:szCs w:val="16"/>
      </w:rPr>
      <w:instrText>PAGE</w:instrText>
    </w:r>
    <w:r w:rsidR="006C2709" w:rsidRPr="00C54E0B">
      <w:rPr>
        <w:sz w:val="16"/>
        <w:szCs w:val="16"/>
      </w:rPr>
      <w:fldChar w:fldCharType="separate"/>
    </w:r>
    <w:r w:rsidR="006C2709" w:rsidRPr="00C54E0B">
      <w:rPr>
        <w:noProof/>
        <w:sz w:val="16"/>
        <w:szCs w:val="16"/>
      </w:rPr>
      <w:t>11</w:t>
    </w:r>
    <w:r w:rsidR="006C2709" w:rsidRPr="00C54E0B">
      <w:rPr>
        <w:sz w:val="16"/>
        <w:szCs w:val="16"/>
      </w:rPr>
      <w:fldChar w:fldCharType="end"/>
    </w:r>
    <w:r w:rsidR="006C2709" w:rsidRPr="00C54E0B">
      <w:rPr>
        <w:sz w:val="16"/>
        <w:szCs w:val="16"/>
      </w:rPr>
      <w:t xml:space="preserve"> von </w:t>
    </w:r>
    <w:r w:rsidR="006C2709" w:rsidRPr="00C54E0B">
      <w:rPr>
        <w:sz w:val="16"/>
        <w:szCs w:val="16"/>
      </w:rPr>
      <w:fldChar w:fldCharType="begin"/>
    </w:r>
    <w:r w:rsidR="006C2709" w:rsidRPr="00C54E0B">
      <w:rPr>
        <w:sz w:val="16"/>
        <w:szCs w:val="16"/>
      </w:rPr>
      <w:instrText>NUMPAGES</w:instrText>
    </w:r>
    <w:r w:rsidR="006C2709" w:rsidRPr="00C54E0B">
      <w:rPr>
        <w:sz w:val="16"/>
        <w:szCs w:val="16"/>
      </w:rPr>
      <w:fldChar w:fldCharType="separate"/>
    </w:r>
    <w:r w:rsidR="006C2709" w:rsidRPr="00C54E0B">
      <w:rPr>
        <w:noProof/>
        <w:sz w:val="16"/>
        <w:szCs w:val="16"/>
      </w:rPr>
      <w:t>19</w:t>
    </w:r>
    <w:r w:rsidR="006C2709" w:rsidRPr="00C54E0B">
      <w:rPr>
        <w:sz w:val="16"/>
        <w:szCs w:val="16"/>
      </w:rPr>
      <w:fldChar w:fldCharType="end"/>
    </w:r>
    <w:bookmarkEnd w:id="4"/>
    <w:bookmarkEnd w:id="5"/>
    <w:bookmarkEnd w:id="6"/>
    <w:bookmarkEnd w:id="8"/>
    <w:bookmarkEnd w:id="9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4C4774" w14:textId="77777777" w:rsidR="009151A6" w:rsidRDefault="009151A6" w:rsidP="00D54CB3">
      <w:r>
        <w:separator/>
      </w:r>
    </w:p>
  </w:footnote>
  <w:footnote w:type="continuationSeparator" w:id="0">
    <w:p w14:paraId="265EE97A" w14:textId="77777777" w:rsidR="009151A6" w:rsidRDefault="009151A6" w:rsidP="00D54CB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755408" w14:textId="77777777" w:rsidR="006C2709" w:rsidRDefault="006C2709">
    <w:pPr>
      <w:pStyle w:val="Kopfzeile"/>
    </w:pPr>
  </w:p>
  <w:p w14:paraId="7E25832E" w14:textId="77777777" w:rsidR="0089196F" w:rsidRDefault="0089196F"/>
  <w:p w14:paraId="002683F9" w14:textId="77777777" w:rsidR="0089196F" w:rsidRDefault="0089196F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B360A8" w14:textId="07A38F9D" w:rsidR="0089196F" w:rsidRPr="003E7F79" w:rsidRDefault="003E7F79" w:rsidP="003E7F79">
    <w:pPr>
      <w:pStyle w:val="Kopfzeile"/>
      <w:jc w:val="center"/>
    </w:pPr>
    <w:r>
      <w:rPr>
        <w:noProof/>
      </w:rPr>
      <w:drawing>
        <wp:inline distT="0" distB="0" distL="0" distR="0" wp14:anchorId="28C92DAA" wp14:editId="48E98C01">
          <wp:extent cx="1816100" cy="392670"/>
          <wp:effectExtent l="0" t="0" r="0" b="1270"/>
          <wp:docPr id="491505898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66635753" name="Grafik 1866635753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967842" cy="42547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DE61D7" w14:textId="50D2D641" w:rsidR="003E7F79" w:rsidRDefault="003E7F79" w:rsidP="003E7F79">
    <w:pPr>
      <w:pStyle w:val="Kopfzeile"/>
      <w:tabs>
        <w:tab w:val="clear" w:pos="4320"/>
        <w:tab w:val="clear" w:pos="8640"/>
        <w:tab w:val="left" w:pos="3270"/>
      </w:tabs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8E0BB5"/>
    <w:multiLevelType w:val="hybridMultilevel"/>
    <w:tmpl w:val="6F940DA8"/>
    <w:lvl w:ilvl="0" w:tplc="4F503CD0">
      <w:start w:val="1"/>
      <w:numFmt w:val="decimal"/>
      <w:pStyle w:val="SLUGLINE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8A3762"/>
    <w:multiLevelType w:val="hybridMultilevel"/>
    <w:tmpl w:val="2A405E56"/>
    <w:lvl w:ilvl="0" w:tplc="4C06F2F4">
      <w:numFmt w:val="bullet"/>
      <w:lvlText w:val=""/>
      <w:lvlJc w:val="left"/>
      <w:pPr>
        <w:ind w:left="720" w:hanging="360"/>
      </w:pPr>
      <w:rPr>
        <w:rFonts w:ascii="Symbol" w:eastAsia="Calibri" w:hAnsi="Symbol" w:cs="Calibri Light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0B799F"/>
    <w:multiLevelType w:val="hybridMultilevel"/>
    <w:tmpl w:val="95707F78"/>
    <w:lvl w:ilvl="0" w:tplc="D3C0EE10">
      <w:numFmt w:val="bullet"/>
      <w:lvlText w:val="-"/>
      <w:lvlJc w:val="left"/>
      <w:pPr>
        <w:ind w:left="720" w:hanging="360"/>
      </w:pPr>
      <w:rPr>
        <w:rFonts w:ascii="Calibri Light" w:eastAsia="Calibri" w:hAnsi="Calibri Light" w:cs="Calibri Light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73C1AAA"/>
    <w:multiLevelType w:val="hybridMultilevel"/>
    <w:tmpl w:val="A4943064"/>
    <w:lvl w:ilvl="0" w:tplc="15CC94CA">
      <w:numFmt w:val="bullet"/>
      <w:lvlText w:val="-"/>
      <w:lvlJc w:val="left"/>
      <w:pPr>
        <w:ind w:left="720" w:hanging="360"/>
      </w:pPr>
      <w:rPr>
        <w:rFonts w:ascii="Calibri Light" w:eastAsia="Calibri" w:hAnsi="Calibri Light" w:cs="Calibri Light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CA461AE"/>
    <w:multiLevelType w:val="hybridMultilevel"/>
    <w:tmpl w:val="4D8440E8"/>
    <w:lvl w:ilvl="0" w:tplc="65DE5F9A">
      <w:start w:val="1"/>
      <w:numFmt w:val="decimal"/>
      <w:lvlText w:val="%1."/>
      <w:lvlJc w:val="left"/>
      <w:pPr>
        <w:ind w:left="1179" w:hanging="1079"/>
      </w:pPr>
      <w:rPr>
        <w:rFonts w:ascii="Courier New" w:eastAsia="Courier New" w:hAnsi="Courier New" w:cs="Courier New" w:hint="default"/>
        <w:spacing w:val="-31"/>
        <w:w w:val="100"/>
        <w:position w:val="-3"/>
        <w:sz w:val="24"/>
        <w:szCs w:val="24"/>
      </w:rPr>
    </w:lvl>
    <w:lvl w:ilvl="1" w:tplc="F7BA5E58">
      <w:numFmt w:val="bullet"/>
      <w:lvlText w:val="•"/>
      <w:lvlJc w:val="left"/>
      <w:pPr>
        <w:ind w:left="2110" w:hanging="1079"/>
      </w:pPr>
      <w:rPr>
        <w:rFonts w:hint="default"/>
      </w:rPr>
    </w:lvl>
    <w:lvl w:ilvl="2" w:tplc="DDA6A88E">
      <w:numFmt w:val="bullet"/>
      <w:lvlText w:val="•"/>
      <w:lvlJc w:val="left"/>
      <w:pPr>
        <w:ind w:left="3040" w:hanging="1079"/>
      </w:pPr>
      <w:rPr>
        <w:rFonts w:hint="default"/>
      </w:rPr>
    </w:lvl>
    <w:lvl w:ilvl="3" w:tplc="024A28D6">
      <w:numFmt w:val="bullet"/>
      <w:lvlText w:val="•"/>
      <w:lvlJc w:val="left"/>
      <w:pPr>
        <w:ind w:left="3970" w:hanging="1079"/>
      </w:pPr>
      <w:rPr>
        <w:rFonts w:hint="default"/>
      </w:rPr>
    </w:lvl>
    <w:lvl w:ilvl="4" w:tplc="18E0C13C">
      <w:numFmt w:val="bullet"/>
      <w:lvlText w:val="•"/>
      <w:lvlJc w:val="left"/>
      <w:pPr>
        <w:ind w:left="4900" w:hanging="1079"/>
      </w:pPr>
      <w:rPr>
        <w:rFonts w:hint="default"/>
      </w:rPr>
    </w:lvl>
    <w:lvl w:ilvl="5" w:tplc="B67C4DD6">
      <w:numFmt w:val="bullet"/>
      <w:lvlText w:val="•"/>
      <w:lvlJc w:val="left"/>
      <w:pPr>
        <w:ind w:left="5830" w:hanging="1079"/>
      </w:pPr>
      <w:rPr>
        <w:rFonts w:hint="default"/>
      </w:rPr>
    </w:lvl>
    <w:lvl w:ilvl="6" w:tplc="7DB4E486">
      <w:numFmt w:val="bullet"/>
      <w:lvlText w:val="•"/>
      <w:lvlJc w:val="left"/>
      <w:pPr>
        <w:ind w:left="6760" w:hanging="1079"/>
      </w:pPr>
      <w:rPr>
        <w:rFonts w:hint="default"/>
      </w:rPr>
    </w:lvl>
    <w:lvl w:ilvl="7" w:tplc="63BEE380">
      <w:numFmt w:val="bullet"/>
      <w:lvlText w:val="•"/>
      <w:lvlJc w:val="left"/>
      <w:pPr>
        <w:ind w:left="7690" w:hanging="1079"/>
      </w:pPr>
      <w:rPr>
        <w:rFonts w:hint="default"/>
      </w:rPr>
    </w:lvl>
    <w:lvl w:ilvl="8" w:tplc="31A87D70">
      <w:numFmt w:val="bullet"/>
      <w:lvlText w:val="•"/>
      <w:lvlJc w:val="left"/>
      <w:pPr>
        <w:ind w:left="8620" w:hanging="1079"/>
      </w:pPr>
      <w:rPr>
        <w:rFonts w:hint="default"/>
      </w:rPr>
    </w:lvl>
  </w:abstractNum>
  <w:abstractNum w:abstractNumId="5" w15:restartNumberingAfterBreak="0">
    <w:nsid w:val="60B00507"/>
    <w:multiLevelType w:val="hybridMultilevel"/>
    <w:tmpl w:val="98F8C780"/>
    <w:lvl w:ilvl="0" w:tplc="D032ADF8">
      <w:numFmt w:val="bullet"/>
      <w:lvlText w:val=""/>
      <w:lvlJc w:val="left"/>
      <w:pPr>
        <w:ind w:left="720" w:hanging="360"/>
      </w:pPr>
      <w:rPr>
        <w:rFonts w:ascii="Symbol" w:eastAsia="Calibri" w:hAnsi="Symbol" w:cs="Calibri Light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3475C0F"/>
    <w:multiLevelType w:val="hybridMultilevel"/>
    <w:tmpl w:val="562C5D10"/>
    <w:lvl w:ilvl="0" w:tplc="05CE152A">
      <w:numFmt w:val="bullet"/>
      <w:lvlText w:val=""/>
      <w:lvlJc w:val="left"/>
      <w:pPr>
        <w:ind w:left="720" w:hanging="360"/>
      </w:pPr>
      <w:rPr>
        <w:rFonts w:ascii="Symbol" w:eastAsia="Calibri" w:hAnsi="Symbol" w:cs="Calibri Light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6214227"/>
    <w:multiLevelType w:val="hybridMultilevel"/>
    <w:tmpl w:val="D4960A3E"/>
    <w:lvl w:ilvl="0" w:tplc="A762E0B4">
      <w:numFmt w:val="bullet"/>
      <w:lvlText w:val="-"/>
      <w:lvlJc w:val="left"/>
      <w:pPr>
        <w:ind w:left="1080" w:hanging="360"/>
      </w:pPr>
      <w:rPr>
        <w:rFonts w:ascii="Calibri Light" w:eastAsia="Calibri" w:hAnsi="Calibri Light" w:cs="Calibri Light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6CBD6424"/>
    <w:multiLevelType w:val="multilevel"/>
    <w:tmpl w:val="068218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9" w15:restartNumberingAfterBreak="0">
    <w:nsid w:val="6D3D0ABF"/>
    <w:multiLevelType w:val="hybridMultilevel"/>
    <w:tmpl w:val="86B07330"/>
    <w:lvl w:ilvl="0" w:tplc="DAF44AEA">
      <w:numFmt w:val="bullet"/>
      <w:lvlText w:val="–"/>
      <w:lvlJc w:val="left"/>
      <w:pPr>
        <w:ind w:left="420" w:hanging="360"/>
      </w:pPr>
      <w:rPr>
        <w:rFonts w:ascii="Calibri Light" w:eastAsia="Calibri" w:hAnsi="Calibri Light" w:cs="Calibri Light" w:hint="default"/>
        <w:i/>
      </w:rPr>
    </w:lvl>
    <w:lvl w:ilvl="1" w:tplc="0407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 w16cid:durableId="221841161">
    <w:abstractNumId w:val="8"/>
  </w:num>
  <w:num w:numId="2" w16cid:durableId="1668363013">
    <w:abstractNumId w:val="5"/>
  </w:num>
  <w:num w:numId="3" w16cid:durableId="651255375">
    <w:abstractNumId w:val="6"/>
  </w:num>
  <w:num w:numId="4" w16cid:durableId="1832671216">
    <w:abstractNumId w:val="1"/>
  </w:num>
  <w:num w:numId="5" w16cid:durableId="156459630">
    <w:abstractNumId w:val="9"/>
  </w:num>
  <w:num w:numId="6" w16cid:durableId="1564489956">
    <w:abstractNumId w:val="2"/>
  </w:num>
  <w:num w:numId="7" w16cid:durableId="1896890529">
    <w:abstractNumId w:val="3"/>
  </w:num>
  <w:num w:numId="8" w16cid:durableId="549194864">
    <w:abstractNumId w:val="7"/>
  </w:num>
  <w:num w:numId="9" w16cid:durableId="635373295">
    <w:abstractNumId w:val="4"/>
  </w:num>
  <w:num w:numId="10" w16cid:durableId="8285925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displayBackgroundShape/>
  <w:activeWritingStyle w:appName="MSWord" w:lang="de-DE" w:vendorID="64" w:dllVersion="4096" w:nlCheck="1" w:checkStyle="0"/>
  <w:activeWritingStyle w:appName="MSWord" w:lang="de-AT" w:vendorID="64" w:dllVersion="4096" w:nlCheck="1" w:checkStyle="0"/>
  <w:activeWritingStyle w:appName="MSWord" w:lang="en-US" w:vendorID="64" w:dllVersion="4096" w:nlCheck="1" w:checkStyle="0"/>
  <w:proofState w:spelling="clean" w:grammar="clean"/>
  <w:attachedTemplate r:id="rId1"/>
  <w:defaultTabStop w:val="720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1955"/>
    <w:rsid w:val="00000B7F"/>
    <w:rsid w:val="00002F79"/>
    <w:rsid w:val="000038F4"/>
    <w:rsid w:val="0000705B"/>
    <w:rsid w:val="00007B49"/>
    <w:rsid w:val="00012434"/>
    <w:rsid w:val="00013139"/>
    <w:rsid w:val="00013682"/>
    <w:rsid w:val="0001412F"/>
    <w:rsid w:val="00025C67"/>
    <w:rsid w:val="00026426"/>
    <w:rsid w:val="00026F75"/>
    <w:rsid w:val="00027600"/>
    <w:rsid w:val="00027A35"/>
    <w:rsid w:val="00030C03"/>
    <w:rsid w:val="0003124D"/>
    <w:rsid w:val="00032DAB"/>
    <w:rsid w:val="0003512B"/>
    <w:rsid w:val="00036CE5"/>
    <w:rsid w:val="0004144B"/>
    <w:rsid w:val="000422DA"/>
    <w:rsid w:val="000538FB"/>
    <w:rsid w:val="00053BAD"/>
    <w:rsid w:val="000607FD"/>
    <w:rsid w:val="00062EB6"/>
    <w:rsid w:val="000678E1"/>
    <w:rsid w:val="0007111A"/>
    <w:rsid w:val="00074D83"/>
    <w:rsid w:val="00075D32"/>
    <w:rsid w:val="00077226"/>
    <w:rsid w:val="00077CFF"/>
    <w:rsid w:val="0008165A"/>
    <w:rsid w:val="000824E4"/>
    <w:rsid w:val="00084536"/>
    <w:rsid w:val="000854F2"/>
    <w:rsid w:val="00092FDD"/>
    <w:rsid w:val="0009304A"/>
    <w:rsid w:val="000A1483"/>
    <w:rsid w:val="000A66BB"/>
    <w:rsid w:val="000B04A0"/>
    <w:rsid w:val="000B0B09"/>
    <w:rsid w:val="000B1FFE"/>
    <w:rsid w:val="000B5806"/>
    <w:rsid w:val="000B6994"/>
    <w:rsid w:val="000B723F"/>
    <w:rsid w:val="000C0330"/>
    <w:rsid w:val="000C54FE"/>
    <w:rsid w:val="000C7F67"/>
    <w:rsid w:val="000D036B"/>
    <w:rsid w:val="000D3605"/>
    <w:rsid w:val="000D4087"/>
    <w:rsid w:val="000D4C8D"/>
    <w:rsid w:val="000D4EC6"/>
    <w:rsid w:val="000D5C7E"/>
    <w:rsid w:val="000D6515"/>
    <w:rsid w:val="000D68DC"/>
    <w:rsid w:val="000E0F44"/>
    <w:rsid w:val="000E1EBA"/>
    <w:rsid w:val="000E2F16"/>
    <w:rsid w:val="000E4AAF"/>
    <w:rsid w:val="000E6B5D"/>
    <w:rsid w:val="000E7343"/>
    <w:rsid w:val="000E7474"/>
    <w:rsid w:val="000F0EB1"/>
    <w:rsid w:val="000F1D18"/>
    <w:rsid w:val="000F6B8C"/>
    <w:rsid w:val="000F6FAC"/>
    <w:rsid w:val="001008DE"/>
    <w:rsid w:val="001030B0"/>
    <w:rsid w:val="00104EAA"/>
    <w:rsid w:val="00105470"/>
    <w:rsid w:val="00111B2F"/>
    <w:rsid w:val="00113173"/>
    <w:rsid w:val="00113DD3"/>
    <w:rsid w:val="00113EA7"/>
    <w:rsid w:val="00115053"/>
    <w:rsid w:val="00116713"/>
    <w:rsid w:val="0011756E"/>
    <w:rsid w:val="00117F8C"/>
    <w:rsid w:val="00120490"/>
    <w:rsid w:val="00120515"/>
    <w:rsid w:val="00126892"/>
    <w:rsid w:val="0013027E"/>
    <w:rsid w:val="00130D28"/>
    <w:rsid w:val="001321C1"/>
    <w:rsid w:val="00133D9B"/>
    <w:rsid w:val="0013404F"/>
    <w:rsid w:val="0013441C"/>
    <w:rsid w:val="001353B1"/>
    <w:rsid w:val="00137818"/>
    <w:rsid w:val="00143A30"/>
    <w:rsid w:val="00143B4D"/>
    <w:rsid w:val="00144A3B"/>
    <w:rsid w:val="001460D8"/>
    <w:rsid w:val="00146D95"/>
    <w:rsid w:val="0014708C"/>
    <w:rsid w:val="0015181A"/>
    <w:rsid w:val="00152A44"/>
    <w:rsid w:val="0015315C"/>
    <w:rsid w:val="001535DD"/>
    <w:rsid w:val="00163C63"/>
    <w:rsid w:val="00164520"/>
    <w:rsid w:val="001646A9"/>
    <w:rsid w:val="00165265"/>
    <w:rsid w:val="001678C0"/>
    <w:rsid w:val="00167F86"/>
    <w:rsid w:val="00170255"/>
    <w:rsid w:val="00172727"/>
    <w:rsid w:val="00172C1E"/>
    <w:rsid w:val="001739EA"/>
    <w:rsid w:val="00177101"/>
    <w:rsid w:val="001776DA"/>
    <w:rsid w:val="00177CA1"/>
    <w:rsid w:val="00184E13"/>
    <w:rsid w:val="00185320"/>
    <w:rsid w:val="00185DC2"/>
    <w:rsid w:val="001939EE"/>
    <w:rsid w:val="001969E3"/>
    <w:rsid w:val="00196CBC"/>
    <w:rsid w:val="00197691"/>
    <w:rsid w:val="001A00B2"/>
    <w:rsid w:val="001A2FC1"/>
    <w:rsid w:val="001A6116"/>
    <w:rsid w:val="001B1F2F"/>
    <w:rsid w:val="001B3CAB"/>
    <w:rsid w:val="001B5020"/>
    <w:rsid w:val="001B5ED7"/>
    <w:rsid w:val="001C06FD"/>
    <w:rsid w:val="001C17DD"/>
    <w:rsid w:val="001C19F5"/>
    <w:rsid w:val="001D0EA3"/>
    <w:rsid w:val="001D1773"/>
    <w:rsid w:val="001D7DD3"/>
    <w:rsid w:val="001E2CDA"/>
    <w:rsid w:val="001E2D21"/>
    <w:rsid w:val="001E356F"/>
    <w:rsid w:val="001E3B2D"/>
    <w:rsid w:val="001E7782"/>
    <w:rsid w:val="001F1B02"/>
    <w:rsid w:val="001F32B3"/>
    <w:rsid w:val="00201929"/>
    <w:rsid w:val="00202BFE"/>
    <w:rsid w:val="0020355A"/>
    <w:rsid w:val="00203AB4"/>
    <w:rsid w:val="00204B18"/>
    <w:rsid w:val="00205A42"/>
    <w:rsid w:val="00206E71"/>
    <w:rsid w:val="00210DE2"/>
    <w:rsid w:val="0021189E"/>
    <w:rsid w:val="0021285B"/>
    <w:rsid w:val="00214B28"/>
    <w:rsid w:val="002161E6"/>
    <w:rsid w:val="00217540"/>
    <w:rsid w:val="00217E5A"/>
    <w:rsid w:val="002204D0"/>
    <w:rsid w:val="002207B6"/>
    <w:rsid w:val="00221695"/>
    <w:rsid w:val="002274D1"/>
    <w:rsid w:val="002346B1"/>
    <w:rsid w:val="0023495B"/>
    <w:rsid w:val="002379F7"/>
    <w:rsid w:val="002439A3"/>
    <w:rsid w:val="00243EB7"/>
    <w:rsid w:val="0025325D"/>
    <w:rsid w:val="00260DEF"/>
    <w:rsid w:val="00262EED"/>
    <w:rsid w:val="00265B07"/>
    <w:rsid w:val="00266A96"/>
    <w:rsid w:val="002708FB"/>
    <w:rsid w:val="002709DB"/>
    <w:rsid w:val="002750F9"/>
    <w:rsid w:val="002774F3"/>
    <w:rsid w:val="00280186"/>
    <w:rsid w:val="00280A71"/>
    <w:rsid w:val="002815F9"/>
    <w:rsid w:val="00283542"/>
    <w:rsid w:val="00286993"/>
    <w:rsid w:val="002879DE"/>
    <w:rsid w:val="002904E2"/>
    <w:rsid w:val="00293428"/>
    <w:rsid w:val="00296C50"/>
    <w:rsid w:val="00296D61"/>
    <w:rsid w:val="00297B23"/>
    <w:rsid w:val="002A29A3"/>
    <w:rsid w:val="002A4A77"/>
    <w:rsid w:val="002B0C23"/>
    <w:rsid w:val="002B11F2"/>
    <w:rsid w:val="002B369C"/>
    <w:rsid w:val="002C190C"/>
    <w:rsid w:val="002C2BF0"/>
    <w:rsid w:val="002C2CFE"/>
    <w:rsid w:val="002C314B"/>
    <w:rsid w:val="002C32EA"/>
    <w:rsid w:val="002C3AB4"/>
    <w:rsid w:val="002C4DE2"/>
    <w:rsid w:val="002C50BB"/>
    <w:rsid w:val="002C7920"/>
    <w:rsid w:val="002D0D4D"/>
    <w:rsid w:val="002D0F59"/>
    <w:rsid w:val="002D347E"/>
    <w:rsid w:val="002D7B00"/>
    <w:rsid w:val="002E08AC"/>
    <w:rsid w:val="002E20B3"/>
    <w:rsid w:val="002E2449"/>
    <w:rsid w:val="002E25E0"/>
    <w:rsid w:val="002E2814"/>
    <w:rsid w:val="002E31D5"/>
    <w:rsid w:val="002E3AAA"/>
    <w:rsid w:val="002E47DF"/>
    <w:rsid w:val="002E5BD8"/>
    <w:rsid w:val="002E7F1D"/>
    <w:rsid w:val="002F0188"/>
    <w:rsid w:val="002F01D9"/>
    <w:rsid w:val="002F5776"/>
    <w:rsid w:val="00300426"/>
    <w:rsid w:val="00300B75"/>
    <w:rsid w:val="00305E7F"/>
    <w:rsid w:val="00306748"/>
    <w:rsid w:val="003069ED"/>
    <w:rsid w:val="003276E7"/>
    <w:rsid w:val="00327E8C"/>
    <w:rsid w:val="00330104"/>
    <w:rsid w:val="00333D82"/>
    <w:rsid w:val="003350AD"/>
    <w:rsid w:val="00335A74"/>
    <w:rsid w:val="00335D14"/>
    <w:rsid w:val="003361A6"/>
    <w:rsid w:val="003365C8"/>
    <w:rsid w:val="0033704A"/>
    <w:rsid w:val="00340F92"/>
    <w:rsid w:val="00342775"/>
    <w:rsid w:val="00343008"/>
    <w:rsid w:val="00343D8B"/>
    <w:rsid w:val="00346622"/>
    <w:rsid w:val="00351C6F"/>
    <w:rsid w:val="0035488B"/>
    <w:rsid w:val="003575B9"/>
    <w:rsid w:val="0036219E"/>
    <w:rsid w:val="00362398"/>
    <w:rsid w:val="003660B7"/>
    <w:rsid w:val="00366CFF"/>
    <w:rsid w:val="00367647"/>
    <w:rsid w:val="003703B9"/>
    <w:rsid w:val="00372355"/>
    <w:rsid w:val="00373CE8"/>
    <w:rsid w:val="003772AE"/>
    <w:rsid w:val="00381134"/>
    <w:rsid w:val="00381184"/>
    <w:rsid w:val="00385680"/>
    <w:rsid w:val="003859A3"/>
    <w:rsid w:val="0038637A"/>
    <w:rsid w:val="003874CC"/>
    <w:rsid w:val="0038757D"/>
    <w:rsid w:val="00393501"/>
    <w:rsid w:val="00396410"/>
    <w:rsid w:val="003966D5"/>
    <w:rsid w:val="003A1900"/>
    <w:rsid w:val="003A3DAD"/>
    <w:rsid w:val="003A4CBD"/>
    <w:rsid w:val="003A4FAB"/>
    <w:rsid w:val="003A5326"/>
    <w:rsid w:val="003A5DCE"/>
    <w:rsid w:val="003A63E5"/>
    <w:rsid w:val="003A6A6E"/>
    <w:rsid w:val="003A79AA"/>
    <w:rsid w:val="003B124E"/>
    <w:rsid w:val="003B15D7"/>
    <w:rsid w:val="003B17DC"/>
    <w:rsid w:val="003B409B"/>
    <w:rsid w:val="003B5041"/>
    <w:rsid w:val="003C4161"/>
    <w:rsid w:val="003C74AD"/>
    <w:rsid w:val="003C7605"/>
    <w:rsid w:val="003D3654"/>
    <w:rsid w:val="003D70A9"/>
    <w:rsid w:val="003D71CC"/>
    <w:rsid w:val="003D79D7"/>
    <w:rsid w:val="003D7D5D"/>
    <w:rsid w:val="003D7F97"/>
    <w:rsid w:val="003E0344"/>
    <w:rsid w:val="003E29E0"/>
    <w:rsid w:val="003E4289"/>
    <w:rsid w:val="003E6536"/>
    <w:rsid w:val="003E7626"/>
    <w:rsid w:val="003E7F79"/>
    <w:rsid w:val="003F23C0"/>
    <w:rsid w:val="00401E0B"/>
    <w:rsid w:val="0040303B"/>
    <w:rsid w:val="00412304"/>
    <w:rsid w:val="0041481A"/>
    <w:rsid w:val="0041597D"/>
    <w:rsid w:val="00420F3F"/>
    <w:rsid w:val="0042175A"/>
    <w:rsid w:val="004217AE"/>
    <w:rsid w:val="0042213B"/>
    <w:rsid w:val="00422BEA"/>
    <w:rsid w:val="00422E55"/>
    <w:rsid w:val="004248B5"/>
    <w:rsid w:val="004250A4"/>
    <w:rsid w:val="00425C9E"/>
    <w:rsid w:val="00427E35"/>
    <w:rsid w:val="00430F76"/>
    <w:rsid w:val="0043304C"/>
    <w:rsid w:val="004378D4"/>
    <w:rsid w:val="00440C46"/>
    <w:rsid w:val="0044191D"/>
    <w:rsid w:val="00441E7F"/>
    <w:rsid w:val="004527AA"/>
    <w:rsid w:val="00455DBC"/>
    <w:rsid w:val="00455E04"/>
    <w:rsid w:val="00456772"/>
    <w:rsid w:val="00461D35"/>
    <w:rsid w:val="00462623"/>
    <w:rsid w:val="00462637"/>
    <w:rsid w:val="00463649"/>
    <w:rsid w:val="00464373"/>
    <w:rsid w:val="00464412"/>
    <w:rsid w:val="004659DA"/>
    <w:rsid w:val="00466680"/>
    <w:rsid w:val="00471C25"/>
    <w:rsid w:val="00472DAF"/>
    <w:rsid w:val="00473524"/>
    <w:rsid w:val="004765D2"/>
    <w:rsid w:val="004778AA"/>
    <w:rsid w:val="004806CC"/>
    <w:rsid w:val="00485984"/>
    <w:rsid w:val="00491944"/>
    <w:rsid w:val="0049422D"/>
    <w:rsid w:val="00495509"/>
    <w:rsid w:val="004A4F9D"/>
    <w:rsid w:val="004B1A33"/>
    <w:rsid w:val="004B24DB"/>
    <w:rsid w:val="004B2E6C"/>
    <w:rsid w:val="004B30D3"/>
    <w:rsid w:val="004B4397"/>
    <w:rsid w:val="004B4706"/>
    <w:rsid w:val="004B7D3D"/>
    <w:rsid w:val="004C0110"/>
    <w:rsid w:val="004C077A"/>
    <w:rsid w:val="004C0D56"/>
    <w:rsid w:val="004C3DDA"/>
    <w:rsid w:val="004C6AAA"/>
    <w:rsid w:val="004D0111"/>
    <w:rsid w:val="004D1955"/>
    <w:rsid w:val="004D23D6"/>
    <w:rsid w:val="004D4268"/>
    <w:rsid w:val="004D6E7F"/>
    <w:rsid w:val="004D72FD"/>
    <w:rsid w:val="004E04E0"/>
    <w:rsid w:val="004E1989"/>
    <w:rsid w:val="004E395A"/>
    <w:rsid w:val="004E396D"/>
    <w:rsid w:val="004E4C2B"/>
    <w:rsid w:val="004E669F"/>
    <w:rsid w:val="004E72FA"/>
    <w:rsid w:val="004E7825"/>
    <w:rsid w:val="004F20AE"/>
    <w:rsid w:val="004F2118"/>
    <w:rsid w:val="004F26A7"/>
    <w:rsid w:val="004F5E9B"/>
    <w:rsid w:val="004F7F3E"/>
    <w:rsid w:val="005014C4"/>
    <w:rsid w:val="00506F73"/>
    <w:rsid w:val="00507718"/>
    <w:rsid w:val="00507FF8"/>
    <w:rsid w:val="00510026"/>
    <w:rsid w:val="00511620"/>
    <w:rsid w:val="005127EB"/>
    <w:rsid w:val="005138A4"/>
    <w:rsid w:val="00516B2D"/>
    <w:rsid w:val="005173E5"/>
    <w:rsid w:val="0052045F"/>
    <w:rsid w:val="00520C20"/>
    <w:rsid w:val="0052336B"/>
    <w:rsid w:val="005270AD"/>
    <w:rsid w:val="005278F2"/>
    <w:rsid w:val="00531D7D"/>
    <w:rsid w:val="00533F78"/>
    <w:rsid w:val="005347FD"/>
    <w:rsid w:val="00535AF9"/>
    <w:rsid w:val="00541047"/>
    <w:rsid w:val="00545A27"/>
    <w:rsid w:val="00547826"/>
    <w:rsid w:val="00550EDF"/>
    <w:rsid w:val="0055306C"/>
    <w:rsid w:val="005547DF"/>
    <w:rsid w:val="005571CE"/>
    <w:rsid w:val="005573A3"/>
    <w:rsid w:val="0055793C"/>
    <w:rsid w:val="00557F28"/>
    <w:rsid w:val="00562A2C"/>
    <w:rsid w:val="00562AB5"/>
    <w:rsid w:val="005641CD"/>
    <w:rsid w:val="00565A99"/>
    <w:rsid w:val="00566A6B"/>
    <w:rsid w:val="0057144D"/>
    <w:rsid w:val="0057251E"/>
    <w:rsid w:val="00573B5B"/>
    <w:rsid w:val="00575BB4"/>
    <w:rsid w:val="00575D55"/>
    <w:rsid w:val="005776F4"/>
    <w:rsid w:val="005801D3"/>
    <w:rsid w:val="00580859"/>
    <w:rsid w:val="00581D3F"/>
    <w:rsid w:val="00583592"/>
    <w:rsid w:val="00583749"/>
    <w:rsid w:val="005842EA"/>
    <w:rsid w:val="00584EA4"/>
    <w:rsid w:val="005869AB"/>
    <w:rsid w:val="00591F45"/>
    <w:rsid w:val="00594571"/>
    <w:rsid w:val="00594A72"/>
    <w:rsid w:val="00595741"/>
    <w:rsid w:val="00596FED"/>
    <w:rsid w:val="005A0762"/>
    <w:rsid w:val="005A0A2A"/>
    <w:rsid w:val="005A13AD"/>
    <w:rsid w:val="005A2E8D"/>
    <w:rsid w:val="005A3E8C"/>
    <w:rsid w:val="005A50FA"/>
    <w:rsid w:val="005A76B8"/>
    <w:rsid w:val="005A7962"/>
    <w:rsid w:val="005B5320"/>
    <w:rsid w:val="005B694D"/>
    <w:rsid w:val="005B78DA"/>
    <w:rsid w:val="005C35F3"/>
    <w:rsid w:val="005C7592"/>
    <w:rsid w:val="005D2397"/>
    <w:rsid w:val="005D4684"/>
    <w:rsid w:val="005D500B"/>
    <w:rsid w:val="005D53F6"/>
    <w:rsid w:val="005D5CC3"/>
    <w:rsid w:val="005D6610"/>
    <w:rsid w:val="005D6ADC"/>
    <w:rsid w:val="005D7B09"/>
    <w:rsid w:val="005E0EFC"/>
    <w:rsid w:val="005E13F5"/>
    <w:rsid w:val="005E169E"/>
    <w:rsid w:val="005E1F2D"/>
    <w:rsid w:val="005E3607"/>
    <w:rsid w:val="005E3D54"/>
    <w:rsid w:val="005F1CB7"/>
    <w:rsid w:val="005F524F"/>
    <w:rsid w:val="005F5964"/>
    <w:rsid w:val="00600940"/>
    <w:rsid w:val="006031F3"/>
    <w:rsid w:val="00603A61"/>
    <w:rsid w:val="006061B0"/>
    <w:rsid w:val="00606AA7"/>
    <w:rsid w:val="00607C50"/>
    <w:rsid w:val="00610CAB"/>
    <w:rsid w:val="00611035"/>
    <w:rsid w:val="0061128C"/>
    <w:rsid w:val="00611E43"/>
    <w:rsid w:val="00612169"/>
    <w:rsid w:val="00613410"/>
    <w:rsid w:val="00615EF0"/>
    <w:rsid w:val="0061640A"/>
    <w:rsid w:val="00617042"/>
    <w:rsid w:val="0062095A"/>
    <w:rsid w:val="00624EDB"/>
    <w:rsid w:val="0062539C"/>
    <w:rsid w:val="00625746"/>
    <w:rsid w:val="006262E9"/>
    <w:rsid w:val="00626373"/>
    <w:rsid w:val="0062737A"/>
    <w:rsid w:val="00627A1A"/>
    <w:rsid w:val="006309E6"/>
    <w:rsid w:val="006311CB"/>
    <w:rsid w:val="00635FDB"/>
    <w:rsid w:val="00642EE0"/>
    <w:rsid w:val="00643EF6"/>
    <w:rsid w:val="00644471"/>
    <w:rsid w:val="0064491E"/>
    <w:rsid w:val="006450B2"/>
    <w:rsid w:val="00645453"/>
    <w:rsid w:val="00645EEF"/>
    <w:rsid w:val="00650A08"/>
    <w:rsid w:val="006512F4"/>
    <w:rsid w:val="00654479"/>
    <w:rsid w:val="006561A9"/>
    <w:rsid w:val="00657558"/>
    <w:rsid w:val="006576FA"/>
    <w:rsid w:val="006577B7"/>
    <w:rsid w:val="0066159F"/>
    <w:rsid w:val="006635F2"/>
    <w:rsid w:val="0066752A"/>
    <w:rsid w:val="006705DB"/>
    <w:rsid w:val="0067258F"/>
    <w:rsid w:val="006758DA"/>
    <w:rsid w:val="00675D54"/>
    <w:rsid w:val="00680E77"/>
    <w:rsid w:val="0068225F"/>
    <w:rsid w:val="00690206"/>
    <w:rsid w:val="006916C7"/>
    <w:rsid w:val="0069278F"/>
    <w:rsid w:val="006933C8"/>
    <w:rsid w:val="0069381C"/>
    <w:rsid w:val="006953BF"/>
    <w:rsid w:val="00696ACD"/>
    <w:rsid w:val="00696D14"/>
    <w:rsid w:val="006A2E85"/>
    <w:rsid w:val="006A39F5"/>
    <w:rsid w:val="006A567D"/>
    <w:rsid w:val="006B0A3F"/>
    <w:rsid w:val="006B0E03"/>
    <w:rsid w:val="006B3F5A"/>
    <w:rsid w:val="006B518F"/>
    <w:rsid w:val="006B543E"/>
    <w:rsid w:val="006C00E4"/>
    <w:rsid w:val="006C1653"/>
    <w:rsid w:val="006C2315"/>
    <w:rsid w:val="006C2709"/>
    <w:rsid w:val="006C2899"/>
    <w:rsid w:val="006C3CBA"/>
    <w:rsid w:val="006C59FE"/>
    <w:rsid w:val="006D0315"/>
    <w:rsid w:val="006D10D3"/>
    <w:rsid w:val="006D2928"/>
    <w:rsid w:val="006D2AFE"/>
    <w:rsid w:val="006D371F"/>
    <w:rsid w:val="006E12FE"/>
    <w:rsid w:val="006E4839"/>
    <w:rsid w:val="006E725A"/>
    <w:rsid w:val="006E753D"/>
    <w:rsid w:val="006E75DB"/>
    <w:rsid w:val="006F111F"/>
    <w:rsid w:val="006F487A"/>
    <w:rsid w:val="006F750A"/>
    <w:rsid w:val="006F79A9"/>
    <w:rsid w:val="006F7BF3"/>
    <w:rsid w:val="0070014D"/>
    <w:rsid w:val="007010E7"/>
    <w:rsid w:val="007027FD"/>
    <w:rsid w:val="00706FF9"/>
    <w:rsid w:val="00722089"/>
    <w:rsid w:val="0072230C"/>
    <w:rsid w:val="00723BE7"/>
    <w:rsid w:val="00723CD9"/>
    <w:rsid w:val="00725227"/>
    <w:rsid w:val="00726B37"/>
    <w:rsid w:val="00734A1F"/>
    <w:rsid w:val="0073782C"/>
    <w:rsid w:val="007405A1"/>
    <w:rsid w:val="00740E47"/>
    <w:rsid w:val="00741829"/>
    <w:rsid w:val="00741DDF"/>
    <w:rsid w:val="007427E6"/>
    <w:rsid w:val="00744678"/>
    <w:rsid w:val="00745D3E"/>
    <w:rsid w:val="00746FA2"/>
    <w:rsid w:val="007475D7"/>
    <w:rsid w:val="007519FF"/>
    <w:rsid w:val="00752034"/>
    <w:rsid w:val="007528A0"/>
    <w:rsid w:val="00752BC6"/>
    <w:rsid w:val="00754FBF"/>
    <w:rsid w:val="0075570C"/>
    <w:rsid w:val="00761DB6"/>
    <w:rsid w:val="00766BFB"/>
    <w:rsid w:val="00766C22"/>
    <w:rsid w:val="007671E2"/>
    <w:rsid w:val="00774432"/>
    <w:rsid w:val="00774AAD"/>
    <w:rsid w:val="007759FF"/>
    <w:rsid w:val="0077730D"/>
    <w:rsid w:val="00780AD0"/>
    <w:rsid w:val="00783787"/>
    <w:rsid w:val="00793FFE"/>
    <w:rsid w:val="007A19FD"/>
    <w:rsid w:val="007A29A3"/>
    <w:rsid w:val="007A3713"/>
    <w:rsid w:val="007A3981"/>
    <w:rsid w:val="007A3F62"/>
    <w:rsid w:val="007A4909"/>
    <w:rsid w:val="007A535B"/>
    <w:rsid w:val="007A5D39"/>
    <w:rsid w:val="007A79BE"/>
    <w:rsid w:val="007B0ED0"/>
    <w:rsid w:val="007B149F"/>
    <w:rsid w:val="007B2B40"/>
    <w:rsid w:val="007B3294"/>
    <w:rsid w:val="007B3CA6"/>
    <w:rsid w:val="007C0562"/>
    <w:rsid w:val="007C2705"/>
    <w:rsid w:val="007C4CC1"/>
    <w:rsid w:val="007C6784"/>
    <w:rsid w:val="007C6833"/>
    <w:rsid w:val="007D0986"/>
    <w:rsid w:val="007D161B"/>
    <w:rsid w:val="007D1F4C"/>
    <w:rsid w:val="007D390F"/>
    <w:rsid w:val="007D49DD"/>
    <w:rsid w:val="007D7133"/>
    <w:rsid w:val="007D7B0D"/>
    <w:rsid w:val="007E1799"/>
    <w:rsid w:val="007E1C42"/>
    <w:rsid w:val="007E2695"/>
    <w:rsid w:val="007F1BE2"/>
    <w:rsid w:val="007F2006"/>
    <w:rsid w:val="007F3F0B"/>
    <w:rsid w:val="007F65E0"/>
    <w:rsid w:val="00800B81"/>
    <w:rsid w:val="008044C2"/>
    <w:rsid w:val="008065FE"/>
    <w:rsid w:val="00812F2E"/>
    <w:rsid w:val="008202FE"/>
    <w:rsid w:val="00821F20"/>
    <w:rsid w:val="00824E99"/>
    <w:rsid w:val="00826F40"/>
    <w:rsid w:val="008278C0"/>
    <w:rsid w:val="00827CF8"/>
    <w:rsid w:val="008342B3"/>
    <w:rsid w:val="00834581"/>
    <w:rsid w:val="0083479C"/>
    <w:rsid w:val="00834885"/>
    <w:rsid w:val="00835060"/>
    <w:rsid w:val="00835460"/>
    <w:rsid w:val="00835FCE"/>
    <w:rsid w:val="00836774"/>
    <w:rsid w:val="00837978"/>
    <w:rsid w:val="008405E1"/>
    <w:rsid w:val="00842798"/>
    <w:rsid w:val="00843923"/>
    <w:rsid w:val="00843FF2"/>
    <w:rsid w:val="008440CB"/>
    <w:rsid w:val="00845241"/>
    <w:rsid w:val="00851308"/>
    <w:rsid w:val="00855C38"/>
    <w:rsid w:val="00857B14"/>
    <w:rsid w:val="008623A5"/>
    <w:rsid w:val="008666FF"/>
    <w:rsid w:val="0086716B"/>
    <w:rsid w:val="00867FB8"/>
    <w:rsid w:val="008700C6"/>
    <w:rsid w:val="008707B6"/>
    <w:rsid w:val="008736BF"/>
    <w:rsid w:val="00873E56"/>
    <w:rsid w:val="0087508A"/>
    <w:rsid w:val="00880DD2"/>
    <w:rsid w:val="0088125C"/>
    <w:rsid w:val="00881448"/>
    <w:rsid w:val="00881C5D"/>
    <w:rsid w:val="00883A68"/>
    <w:rsid w:val="00883A9B"/>
    <w:rsid w:val="0088500B"/>
    <w:rsid w:val="00891655"/>
    <w:rsid w:val="0089196F"/>
    <w:rsid w:val="00892F0D"/>
    <w:rsid w:val="00893E3E"/>
    <w:rsid w:val="00894ECD"/>
    <w:rsid w:val="008965BA"/>
    <w:rsid w:val="008968CB"/>
    <w:rsid w:val="00897A2F"/>
    <w:rsid w:val="00897FF8"/>
    <w:rsid w:val="008A0321"/>
    <w:rsid w:val="008A17A1"/>
    <w:rsid w:val="008A2FE2"/>
    <w:rsid w:val="008A30F1"/>
    <w:rsid w:val="008A380C"/>
    <w:rsid w:val="008A4445"/>
    <w:rsid w:val="008A4B87"/>
    <w:rsid w:val="008A4E78"/>
    <w:rsid w:val="008A6B4A"/>
    <w:rsid w:val="008B2551"/>
    <w:rsid w:val="008B3776"/>
    <w:rsid w:val="008B503F"/>
    <w:rsid w:val="008B5B47"/>
    <w:rsid w:val="008C5889"/>
    <w:rsid w:val="008C5D45"/>
    <w:rsid w:val="008C6577"/>
    <w:rsid w:val="008C6F25"/>
    <w:rsid w:val="008C7860"/>
    <w:rsid w:val="008D038F"/>
    <w:rsid w:val="008D1D71"/>
    <w:rsid w:val="008D2D42"/>
    <w:rsid w:val="008D2DCF"/>
    <w:rsid w:val="008D4779"/>
    <w:rsid w:val="008D4F40"/>
    <w:rsid w:val="008D654B"/>
    <w:rsid w:val="008E06ED"/>
    <w:rsid w:val="008E0923"/>
    <w:rsid w:val="008E0B85"/>
    <w:rsid w:val="008E1BBC"/>
    <w:rsid w:val="008E2EEE"/>
    <w:rsid w:val="008E7A59"/>
    <w:rsid w:val="008F07D0"/>
    <w:rsid w:val="008F16D8"/>
    <w:rsid w:val="008F18AD"/>
    <w:rsid w:val="008F2074"/>
    <w:rsid w:val="008F4D82"/>
    <w:rsid w:val="008F5906"/>
    <w:rsid w:val="00900DD3"/>
    <w:rsid w:val="009012B5"/>
    <w:rsid w:val="0090241B"/>
    <w:rsid w:val="009039BD"/>
    <w:rsid w:val="00905E4B"/>
    <w:rsid w:val="00907CE4"/>
    <w:rsid w:val="00910FEF"/>
    <w:rsid w:val="00912814"/>
    <w:rsid w:val="00913440"/>
    <w:rsid w:val="00914402"/>
    <w:rsid w:val="00914486"/>
    <w:rsid w:val="009151A6"/>
    <w:rsid w:val="0091585E"/>
    <w:rsid w:val="0092339B"/>
    <w:rsid w:val="00925890"/>
    <w:rsid w:val="00926B28"/>
    <w:rsid w:val="00930F83"/>
    <w:rsid w:val="00933991"/>
    <w:rsid w:val="00933EAB"/>
    <w:rsid w:val="00934959"/>
    <w:rsid w:val="00935045"/>
    <w:rsid w:val="009379B1"/>
    <w:rsid w:val="00940317"/>
    <w:rsid w:val="00940A8E"/>
    <w:rsid w:val="00943FAB"/>
    <w:rsid w:val="00945514"/>
    <w:rsid w:val="0094588F"/>
    <w:rsid w:val="00947113"/>
    <w:rsid w:val="0094779C"/>
    <w:rsid w:val="00950598"/>
    <w:rsid w:val="00950E36"/>
    <w:rsid w:val="0095147A"/>
    <w:rsid w:val="00953092"/>
    <w:rsid w:val="009566E9"/>
    <w:rsid w:val="00957681"/>
    <w:rsid w:val="0095775A"/>
    <w:rsid w:val="00961E52"/>
    <w:rsid w:val="009623D1"/>
    <w:rsid w:val="00962768"/>
    <w:rsid w:val="00964751"/>
    <w:rsid w:val="00965426"/>
    <w:rsid w:val="00970C71"/>
    <w:rsid w:val="00971831"/>
    <w:rsid w:val="0097429C"/>
    <w:rsid w:val="00974CE3"/>
    <w:rsid w:val="009779DF"/>
    <w:rsid w:val="0098183E"/>
    <w:rsid w:val="0098492F"/>
    <w:rsid w:val="00984D89"/>
    <w:rsid w:val="00985407"/>
    <w:rsid w:val="009878A2"/>
    <w:rsid w:val="00990CD4"/>
    <w:rsid w:val="00994E7C"/>
    <w:rsid w:val="00997781"/>
    <w:rsid w:val="009A04E6"/>
    <w:rsid w:val="009A18E6"/>
    <w:rsid w:val="009A6644"/>
    <w:rsid w:val="009A6AA7"/>
    <w:rsid w:val="009A6C79"/>
    <w:rsid w:val="009B20F2"/>
    <w:rsid w:val="009B3730"/>
    <w:rsid w:val="009B549A"/>
    <w:rsid w:val="009B6965"/>
    <w:rsid w:val="009B69E9"/>
    <w:rsid w:val="009B7FCB"/>
    <w:rsid w:val="009C0CC5"/>
    <w:rsid w:val="009C2AA1"/>
    <w:rsid w:val="009C4605"/>
    <w:rsid w:val="009D746C"/>
    <w:rsid w:val="009E121B"/>
    <w:rsid w:val="009E3D7F"/>
    <w:rsid w:val="009F014D"/>
    <w:rsid w:val="009F1145"/>
    <w:rsid w:val="009F4147"/>
    <w:rsid w:val="00A0327B"/>
    <w:rsid w:val="00A04C36"/>
    <w:rsid w:val="00A0633E"/>
    <w:rsid w:val="00A070F9"/>
    <w:rsid w:val="00A078A1"/>
    <w:rsid w:val="00A16B13"/>
    <w:rsid w:val="00A21BA0"/>
    <w:rsid w:val="00A22379"/>
    <w:rsid w:val="00A22770"/>
    <w:rsid w:val="00A22C11"/>
    <w:rsid w:val="00A247DC"/>
    <w:rsid w:val="00A25240"/>
    <w:rsid w:val="00A25B3C"/>
    <w:rsid w:val="00A30CA0"/>
    <w:rsid w:val="00A311E1"/>
    <w:rsid w:val="00A32E06"/>
    <w:rsid w:val="00A34462"/>
    <w:rsid w:val="00A3593A"/>
    <w:rsid w:val="00A408E6"/>
    <w:rsid w:val="00A45BE1"/>
    <w:rsid w:val="00A527D6"/>
    <w:rsid w:val="00A53362"/>
    <w:rsid w:val="00A538D1"/>
    <w:rsid w:val="00A540C5"/>
    <w:rsid w:val="00A559CC"/>
    <w:rsid w:val="00A561C9"/>
    <w:rsid w:val="00A57A17"/>
    <w:rsid w:val="00A60229"/>
    <w:rsid w:val="00A60E7C"/>
    <w:rsid w:val="00A612EC"/>
    <w:rsid w:val="00A6241E"/>
    <w:rsid w:val="00A62DDB"/>
    <w:rsid w:val="00A64778"/>
    <w:rsid w:val="00A64D05"/>
    <w:rsid w:val="00A6737D"/>
    <w:rsid w:val="00A70C6A"/>
    <w:rsid w:val="00A71D17"/>
    <w:rsid w:val="00A81B7B"/>
    <w:rsid w:val="00A84EF6"/>
    <w:rsid w:val="00A9015A"/>
    <w:rsid w:val="00A95B97"/>
    <w:rsid w:val="00A96A8E"/>
    <w:rsid w:val="00A972AD"/>
    <w:rsid w:val="00AA017E"/>
    <w:rsid w:val="00AA0C6D"/>
    <w:rsid w:val="00AA1E72"/>
    <w:rsid w:val="00AA5E52"/>
    <w:rsid w:val="00AA6778"/>
    <w:rsid w:val="00AB1534"/>
    <w:rsid w:val="00AB2007"/>
    <w:rsid w:val="00AB3EEE"/>
    <w:rsid w:val="00AC1470"/>
    <w:rsid w:val="00AC492F"/>
    <w:rsid w:val="00AC4DC9"/>
    <w:rsid w:val="00AC4DD7"/>
    <w:rsid w:val="00AD04A3"/>
    <w:rsid w:val="00AD14C1"/>
    <w:rsid w:val="00AD1FD1"/>
    <w:rsid w:val="00AD402F"/>
    <w:rsid w:val="00AD7A1B"/>
    <w:rsid w:val="00AE2209"/>
    <w:rsid w:val="00AE3755"/>
    <w:rsid w:val="00AE50E0"/>
    <w:rsid w:val="00AF0746"/>
    <w:rsid w:val="00AF0CDB"/>
    <w:rsid w:val="00AF0D51"/>
    <w:rsid w:val="00AF6C8C"/>
    <w:rsid w:val="00AF7869"/>
    <w:rsid w:val="00B0116A"/>
    <w:rsid w:val="00B0132D"/>
    <w:rsid w:val="00B0297C"/>
    <w:rsid w:val="00B0516C"/>
    <w:rsid w:val="00B114E7"/>
    <w:rsid w:val="00B11BFD"/>
    <w:rsid w:val="00B1449C"/>
    <w:rsid w:val="00B20857"/>
    <w:rsid w:val="00B21374"/>
    <w:rsid w:val="00B21888"/>
    <w:rsid w:val="00B22541"/>
    <w:rsid w:val="00B23115"/>
    <w:rsid w:val="00B2459C"/>
    <w:rsid w:val="00B32B41"/>
    <w:rsid w:val="00B33D8A"/>
    <w:rsid w:val="00B36887"/>
    <w:rsid w:val="00B36A84"/>
    <w:rsid w:val="00B36A8D"/>
    <w:rsid w:val="00B41691"/>
    <w:rsid w:val="00B46F17"/>
    <w:rsid w:val="00B47885"/>
    <w:rsid w:val="00B50E9F"/>
    <w:rsid w:val="00B511D8"/>
    <w:rsid w:val="00B52C23"/>
    <w:rsid w:val="00B55988"/>
    <w:rsid w:val="00B57D78"/>
    <w:rsid w:val="00B6036A"/>
    <w:rsid w:val="00B62E1E"/>
    <w:rsid w:val="00B65785"/>
    <w:rsid w:val="00B7096A"/>
    <w:rsid w:val="00B71C9C"/>
    <w:rsid w:val="00B74FDC"/>
    <w:rsid w:val="00B754D9"/>
    <w:rsid w:val="00B776A5"/>
    <w:rsid w:val="00B84E1C"/>
    <w:rsid w:val="00B866B1"/>
    <w:rsid w:val="00B93712"/>
    <w:rsid w:val="00B93979"/>
    <w:rsid w:val="00B93D35"/>
    <w:rsid w:val="00B96143"/>
    <w:rsid w:val="00B977D6"/>
    <w:rsid w:val="00BA0B5D"/>
    <w:rsid w:val="00BA10E6"/>
    <w:rsid w:val="00BA1DB7"/>
    <w:rsid w:val="00BA4586"/>
    <w:rsid w:val="00BA4B6A"/>
    <w:rsid w:val="00BA629C"/>
    <w:rsid w:val="00BA6FA4"/>
    <w:rsid w:val="00BA71D9"/>
    <w:rsid w:val="00BA72D4"/>
    <w:rsid w:val="00BB119C"/>
    <w:rsid w:val="00BB11A7"/>
    <w:rsid w:val="00BB3D17"/>
    <w:rsid w:val="00BB409F"/>
    <w:rsid w:val="00BB431B"/>
    <w:rsid w:val="00BB4B19"/>
    <w:rsid w:val="00BB5BC5"/>
    <w:rsid w:val="00BC3ED0"/>
    <w:rsid w:val="00BC428C"/>
    <w:rsid w:val="00BC5675"/>
    <w:rsid w:val="00BC56FA"/>
    <w:rsid w:val="00BC6124"/>
    <w:rsid w:val="00BC6E42"/>
    <w:rsid w:val="00BC7725"/>
    <w:rsid w:val="00BD34C2"/>
    <w:rsid w:val="00BD51D8"/>
    <w:rsid w:val="00BD6AF7"/>
    <w:rsid w:val="00BD7601"/>
    <w:rsid w:val="00BD7ADC"/>
    <w:rsid w:val="00BE1A74"/>
    <w:rsid w:val="00BE3FFA"/>
    <w:rsid w:val="00BE531A"/>
    <w:rsid w:val="00BE5BAC"/>
    <w:rsid w:val="00BF1631"/>
    <w:rsid w:val="00BF47DE"/>
    <w:rsid w:val="00BF4A18"/>
    <w:rsid w:val="00C00BF2"/>
    <w:rsid w:val="00C017ED"/>
    <w:rsid w:val="00C02D2D"/>
    <w:rsid w:val="00C0673A"/>
    <w:rsid w:val="00C06C02"/>
    <w:rsid w:val="00C12DD5"/>
    <w:rsid w:val="00C16B8B"/>
    <w:rsid w:val="00C2064C"/>
    <w:rsid w:val="00C212DB"/>
    <w:rsid w:val="00C2271C"/>
    <w:rsid w:val="00C22A10"/>
    <w:rsid w:val="00C23976"/>
    <w:rsid w:val="00C23B40"/>
    <w:rsid w:val="00C2588E"/>
    <w:rsid w:val="00C25EB6"/>
    <w:rsid w:val="00C26B5F"/>
    <w:rsid w:val="00C30D7E"/>
    <w:rsid w:val="00C33D48"/>
    <w:rsid w:val="00C341E1"/>
    <w:rsid w:val="00C359FC"/>
    <w:rsid w:val="00C41BFD"/>
    <w:rsid w:val="00C42435"/>
    <w:rsid w:val="00C42BB5"/>
    <w:rsid w:val="00C43245"/>
    <w:rsid w:val="00C45E2D"/>
    <w:rsid w:val="00C478C7"/>
    <w:rsid w:val="00C509B4"/>
    <w:rsid w:val="00C513E1"/>
    <w:rsid w:val="00C531D0"/>
    <w:rsid w:val="00C548E7"/>
    <w:rsid w:val="00C54E0B"/>
    <w:rsid w:val="00C57DF9"/>
    <w:rsid w:val="00C6314C"/>
    <w:rsid w:val="00C73E8C"/>
    <w:rsid w:val="00C76681"/>
    <w:rsid w:val="00C805AB"/>
    <w:rsid w:val="00C80DB9"/>
    <w:rsid w:val="00C81637"/>
    <w:rsid w:val="00C81C43"/>
    <w:rsid w:val="00C83889"/>
    <w:rsid w:val="00C85208"/>
    <w:rsid w:val="00C87144"/>
    <w:rsid w:val="00C959B0"/>
    <w:rsid w:val="00CA1ADD"/>
    <w:rsid w:val="00CA2BC2"/>
    <w:rsid w:val="00CA4A32"/>
    <w:rsid w:val="00CA5676"/>
    <w:rsid w:val="00CB33AC"/>
    <w:rsid w:val="00CC0971"/>
    <w:rsid w:val="00CC0FA6"/>
    <w:rsid w:val="00CC185E"/>
    <w:rsid w:val="00CC1B4E"/>
    <w:rsid w:val="00CC525E"/>
    <w:rsid w:val="00CC5365"/>
    <w:rsid w:val="00CC6981"/>
    <w:rsid w:val="00CC6E1E"/>
    <w:rsid w:val="00CD098C"/>
    <w:rsid w:val="00CD2D9A"/>
    <w:rsid w:val="00CE34FE"/>
    <w:rsid w:val="00CE51C3"/>
    <w:rsid w:val="00CE78D7"/>
    <w:rsid w:val="00CF0724"/>
    <w:rsid w:val="00CF0E57"/>
    <w:rsid w:val="00CF1C2A"/>
    <w:rsid w:val="00CF2B5A"/>
    <w:rsid w:val="00CF33C5"/>
    <w:rsid w:val="00CF344C"/>
    <w:rsid w:val="00CF3661"/>
    <w:rsid w:val="00CF3F1A"/>
    <w:rsid w:val="00CF6353"/>
    <w:rsid w:val="00CF651F"/>
    <w:rsid w:val="00CF6A3F"/>
    <w:rsid w:val="00CF7143"/>
    <w:rsid w:val="00CF7D56"/>
    <w:rsid w:val="00D01BE8"/>
    <w:rsid w:val="00D100AC"/>
    <w:rsid w:val="00D1128A"/>
    <w:rsid w:val="00D119FA"/>
    <w:rsid w:val="00D141F5"/>
    <w:rsid w:val="00D15DEE"/>
    <w:rsid w:val="00D161EA"/>
    <w:rsid w:val="00D16D13"/>
    <w:rsid w:val="00D20335"/>
    <w:rsid w:val="00D20B66"/>
    <w:rsid w:val="00D22571"/>
    <w:rsid w:val="00D30752"/>
    <w:rsid w:val="00D31798"/>
    <w:rsid w:val="00D31DCB"/>
    <w:rsid w:val="00D34A81"/>
    <w:rsid w:val="00D3511D"/>
    <w:rsid w:val="00D35F67"/>
    <w:rsid w:val="00D3657F"/>
    <w:rsid w:val="00D415AF"/>
    <w:rsid w:val="00D42078"/>
    <w:rsid w:val="00D42C27"/>
    <w:rsid w:val="00D45690"/>
    <w:rsid w:val="00D45BB7"/>
    <w:rsid w:val="00D46EB8"/>
    <w:rsid w:val="00D51D70"/>
    <w:rsid w:val="00D53036"/>
    <w:rsid w:val="00D54CB3"/>
    <w:rsid w:val="00D56015"/>
    <w:rsid w:val="00D56BD9"/>
    <w:rsid w:val="00D62381"/>
    <w:rsid w:val="00D6530E"/>
    <w:rsid w:val="00D6550A"/>
    <w:rsid w:val="00D7159D"/>
    <w:rsid w:val="00D74DDA"/>
    <w:rsid w:val="00D80978"/>
    <w:rsid w:val="00D81DC0"/>
    <w:rsid w:val="00D82158"/>
    <w:rsid w:val="00D82314"/>
    <w:rsid w:val="00D82537"/>
    <w:rsid w:val="00D924E2"/>
    <w:rsid w:val="00D93A6C"/>
    <w:rsid w:val="00D95B82"/>
    <w:rsid w:val="00D96D64"/>
    <w:rsid w:val="00D978E7"/>
    <w:rsid w:val="00DA010F"/>
    <w:rsid w:val="00DA0523"/>
    <w:rsid w:val="00DA186D"/>
    <w:rsid w:val="00DA4C0A"/>
    <w:rsid w:val="00DB2912"/>
    <w:rsid w:val="00DB2995"/>
    <w:rsid w:val="00DB2BDC"/>
    <w:rsid w:val="00DB3529"/>
    <w:rsid w:val="00DB388B"/>
    <w:rsid w:val="00DB56A9"/>
    <w:rsid w:val="00DB5A4D"/>
    <w:rsid w:val="00DB6A2E"/>
    <w:rsid w:val="00DC2994"/>
    <w:rsid w:val="00DC376D"/>
    <w:rsid w:val="00DC3EFA"/>
    <w:rsid w:val="00DC4633"/>
    <w:rsid w:val="00DC4C70"/>
    <w:rsid w:val="00DC592B"/>
    <w:rsid w:val="00DD04E7"/>
    <w:rsid w:val="00DD10C1"/>
    <w:rsid w:val="00DD28A7"/>
    <w:rsid w:val="00DD415D"/>
    <w:rsid w:val="00DD5D14"/>
    <w:rsid w:val="00DD60E3"/>
    <w:rsid w:val="00DE095D"/>
    <w:rsid w:val="00DE400F"/>
    <w:rsid w:val="00DE4305"/>
    <w:rsid w:val="00DE4931"/>
    <w:rsid w:val="00DE4DDC"/>
    <w:rsid w:val="00DE52E0"/>
    <w:rsid w:val="00DE6AF1"/>
    <w:rsid w:val="00DF2A84"/>
    <w:rsid w:val="00DF45F0"/>
    <w:rsid w:val="00DF6267"/>
    <w:rsid w:val="00E027F7"/>
    <w:rsid w:val="00E0674A"/>
    <w:rsid w:val="00E109C5"/>
    <w:rsid w:val="00E114C7"/>
    <w:rsid w:val="00E1341E"/>
    <w:rsid w:val="00E17B2B"/>
    <w:rsid w:val="00E21389"/>
    <w:rsid w:val="00E23077"/>
    <w:rsid w:val="00E25B70"/>
    <w:rsid w:val="00E267E1"/>
    <w:rsid w:val="00E26B56"/>
    <w:rsid w:val="00E27700"/>
    <w:rsid w:val="00E278F7"/>
    <w:rsid w:val="00E3030C"/>
    <w:rsid w:val="00E33020"/>
    <w:rsid w:val="00E37B61"/>
    <w:rsid w:val="00E43BCE"/>
    <w:rsid w:val="00E448B6"/>
    <w:rsid w:val="00E45207"/>
    <w:rsid w:val="00E4538F"/>
    <w:rsid w:val="00E46CAE"/>
    <w:rsid w:val="00E504BC"/>
    <w:rsid w:val="00E5176B"/>
    <w:rsid w:val="00E51876"/>
    <w:rsid w:val="00E5348A"/>
    <w:rsid w:val="00E60346"/>
    <w:rsid w:val="00E60DAC"/>
    <w:rsid w:val="00E620E5"/>
    <w:rsid w:val="00E62D7D"/>
    <w:rsid w:val="00E631FB"/>
    <w:rsid w:val="00E678F1"/>
    <w:rsid w:val="00E7263B"/>
    <w:rsid w:val="00E73588"/>
    <w:rsid w:val="00E7465E"/>
    <w:rsid w:val="00E7696B"/>
    <w:rsid w:val="00E77549"/>
    <w:rsid w:val="00E80375"/>
    <w:rsid w:val="00E8059C"/>
    <w:rsid w:val="00E80E44"/>
    <w:rsid w:val="00E8336C"/>
    <w:rsid w:val="00E84BF4"/>
    <w:rsid w:val="00E87F29"/>
    <w:rsid w:val="00E90127"/>
    <w:rsid w:val="00E91508"/>
    <w:rsid w:val="00E93BC8"/>
    <w:rsid w:val="00E93F4F"/>
    <w:rsid w:val="00E9444F"/>
    <w:rsid w:val="00E96362"/>
    <w:rsid w:val="00E965BE"/>
    <w:rsid w:val="00EA2E73"/>
    <w:rsid w:val="00EA590F"/>
    <w:rsid w:val="00EB1D22"/>
    <w:rsid w:val="00EB2EC8"/>
    <w:rsid w:val="00EB3AE5"/>
    <w:rsid w:val="00EB40CB"/>
    <w:rsid w:val="00EB4A40"/>
    <w:rsid w:val="00EC1381"/>
    <w:rsid w:val="00EC36CE"/>
    <w:rsid w:val="00EC603B"/>
    <w:rsid w:val="00EC7B21"/>
    <w:rsid w:val="00ED0AC9"/>
    <w:rsid w:val="00ED2A59"/>
    <w:rsid w:val="00ED67EE"/>
    <w:rsid w:val="00ED6A45"/>
    <w:rsid w:val="00ED7B68"/>
    <w:rsid w:val="00ED7C21"/>
    <w:rsid w:val="00EE0836"/>
    <w:rsid w:val="00EE2463"/>
    <w:rsid w:val="00EE327E"/>
    <w:rsid w:val="00EE4FED"/>
    <w:rsid w:val="00EE7238"/>
    <w:rsid w:val="00EF07D2"/>
    <w:rsid w:val="00EF6CBD"/>
    <w:rsid w:val="00EF77F8"/>
    <w:rsid w:val="00F02DEC"/>
    <w:rsid w:val="00F06614"/>
    <w:rsid w:val="00F117BB"/>
    <w:rsid w:val="00F11C10"/>
    <w:rsid w:val="00F12CE9"/>
    <w:rsid w:val="00F17501"/>
    <w:rsid w:val="00F21519"/>
    <w:rsid w:val="00F22163"/>
    <w:rsid w:val="00F2409B"/>
    <w:rsid w:val="00F24FEA"/>
    <w:rsid w:val="00F25FD7"/>
    <w:rsid w:val="00F26E71"/>
    <w:rsid w:val="00F3776E"/>
    <w:rsid w:val="00F40851"/>
    <w:rsid w:val="00F42016"/>
    <w:rsid w:val="00F4216C"/>
    <w:rsid w:val="00F423C2"/>
    <w:rsid w:val="00F42D36"/>
    <w:rsid w:val="00F438FC"/>
    <w:rsid w:val="00F46974"/>
    <w:rsid w:val="00F5366B"/>
    <w:rsid w:val="00F540D1"/>
    <w:rsid w:val="00F55163"/>
    <w:rsid w:val="00F63266"/>
    <w:rsid w:val="00F63C8E"/>
    <w:rsid w:val="00F64793"/>
    <w:rsid w:val="00F65554"/>
    <w:rsid w:val="00F7172B"/>
    <w:rsid w:val="00F74C23"/>
    <w:rsid w:val="00F83AD7"/>
    <w:rsid w:val="00F83F9A"/>
    <w:rsid w:val="00F8611A"/>
    <w:rsid w:val="00F86ACB"/>
    <w:rsid w:val="00F90629"/>
    <w:rsid w:val="00F9348D"/>
    <w:rsid w:val="00F93A9B"/>
    <w:rsid w:val="00F942BE"/>
    <w:rsid w:val="00F95E6B"/>
    <w:rsid w:val="00F96C6B"/>
    <w:rsid w:val="00FA0140"/>
    <w:rsid w:val="00FA2283"/>
    <w:rsid w:val="00FA26EC"/>
    <w:rsid w:val="00FA2B24"/>
    <w:rsid w:val="00FA5907"/>
    <w:rsid w:val="00FA6EC0"/>
    <w:rsid w:val="00FA7D68"/>
    <w:rsid w:val="00FB05DC"/>
    <w:rsid w:val="00FB1494"/>
    <w:rsid w:val="00FB1980"/>
    <w:rsid w:val="00FB2209"/>
    <w:rsid w:val="00FB2C52"/>
    <w:rsid w:val="00FB552D"/>
    <w:rsid w:val="00FB6335"/>
    <w:rsid w:val="00FB65A2"/>
    <w:rsid w:val="00FC0F00"/>
    <w:rsid w:val="00FC3481"/>
    <w:rsid w:val="00FC639B"/>
    <w:rsid w:val="00FC7CD0"/>
    <w:rsid w:val="00FD1F97"/>
    <w:rsid w:val="00FD2808"/>
    <w:rsid w:val="00FD408E"/>
    <w:rsid w:val="00FD510E"/>
    <w:rsid w:val="00FE3611"/>
    <w:rsid w:val="00FE3C52"/>
    <w:rsid w:val="00FE3E10"/>
    <w:rsid w:val="00FF01A8"/>
    <w:rsid w:val="00FF01CF"/>
    <w:rsid w:val="00FF07DE"/>
    <w:rsid w:val="00FF1662"/>
    <w:rsid w:val="00FF1844"/>
    <w:rsid w:val="00FF215D"/>
    <w:rsid w:val="00FF3106"/>
    <w:rsid w:val="00FF7E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D6CC911"/>
  <w15:docId w15:val="{7BD6719D-F379-B445-AA59-7CD3FB1EB4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de-DE" w:eastAsia="en-US" w:bidi="ar-SA"/>
      </w:rPr>
    </w:rPrDefault>
    <w:pPrDefault>
      <w:pPr>
        <w:spacing w:after="1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A29A3"/>
    <w:pPr>
      <w:spacing w:line="300" w:lineRule="auto"/>
    </w:pPr>
    <w:rPr>
      <w:rFonts w:ascii="Calibri Light" w:hAnsi="Calibri Light" w:cs="Calibri Light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6953BF"/>
    <w:pPr>
      <w:keepNext/>
      <w:keepLines/>
      <w:pageBreakBefore/>
      <w:spacing w:before="480"/>
      <w:outlineLvl w:val="0"/>
    </w:pPr>
    <w:rPr>
      <w:rFonts w:eastAsiaTheme="majorEastAsia" w:cstheme="majorBidi"/>
      <w:b/>
      <w:bCs/>
      <w:color w:val="345A8A" w:themeColor="accent1" w:themeShade="B5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EB5040"/>
    <w:pPr>
      <w:keepNext/>
      <w:keepLines/>
      <w:spacing w:before="360"/>
      <w:outlineLvl w:val="1"/>
    </w:pPr>
    <w:rPr>
      <w:rFonts w:eastAsiaTheme="majorEastAsia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3253A8"/>
    <w:pPr>
      <w:keepNext/>
      <w:keepLines/>
      <w:spacing w:before="200"/>
      <w:outlineLvl w:val="2"/>
    </w:pPr>
    <w:rPr>
      <w:rFonts w:eastAsiaTheme="majorEastAsia" w:cstheme="majorBidi"/>
      <w:bCs/>
      <w:color w:val="4F81BD" w:themeColor="accent1"/>
    </w:rPr>
  </w:style>
  <w:style w:type="paragraph" w:styleId="berschrift4">
    <w:name w:val="heading 4"/>
    <w:basedOn w:val="Standard"/>
    <w:next w:val="Standard"/>
    <w:rsid w:val="00111B2F"/>
    <w:pPr>
      <w:keepNext/>
      <w:keepLines/>
      <w:spacing w:before="240" w:after="40"/>
      <w:outlineLvl w:val="3"/>
    </w:pPr>
    <w:rPr>
      <w:rFonts w:ascii="Calibri" w:hAnsi="Calibri"/>
      <w:b/>
    </w:rPr>
  </w:style>
  <w:style w:type="paragraph" w:styleId="berschrift5">
    <w:name w:val="heading 5"/>
    <w:basedOn w:val="Standard"/>
    <w:next w:val="Standard"/>
    <w:rsid w:val="00111B2F"/>
    <w:pPr>
      <w:keepNext/>
      <w:keepLines/>
      <w:spacing w:before="220" w:after="40"/>
      <w:outlineLvl w:val="4"/>
    </w:pPr>
    <w:rPr>
      <w:rFonts w:ascii="Calibri" w:hAnsi="Calibri"/>
      <w:b/>
      <w:sz w:val="22"/>
      <w:szCs w:val="22"/>
    </w:rPr>
  </w:style>
  <w:style w:type="paragraph" w:styleId="berschrift6">
    <w:name w:val="heading 6"/>
    <w:basedOn w:val="Standard"/>
    <w:next w:val="Standard"/>
    <w:rsid w:val="00111B2F"/>
    <w:pPr>
      <w:keepNext/>
      <w:keepLines/>
      <w:spacing w:before="200" w:after="40"/>
      <w:outlineLvl w:val="5"/>
    </w:pPr>
    <w:rPr>
      <w:rFonts w:ascii="Calibri" w:hAnsi="Calibri"/>
      <w:b/>
      <w:sz w:val="20"/>
      <w:szCs w:val="20"/>
    </w:rPr>
  </w:style>
  <w:style w:type="paragraph" w:styleId="berschrift7">
    <w:name w:val="heading 7"/>
    <w:basedOn w:val="Standard"/>
    <w:next w:val="Standard"/>
    <w:link w:val="berschrift7Zchn"/>
    <w:uiPriority w:val="9"/>
    <w:unhideWhenUsed/>
    <w:qFormat/>
    <w:rsid w:val="00270160"/>
    <w:pPr>
      <w:keepNext/>
      <w:keepLines/>
      <w:spacing w:before="200" w:after="0"/>
      <w:outlineLvl w:val="6"/>
    </w:pPr>
    <w:rPr>
      <w:rFonts w:eastAsiaTheme="majorEastAsia" w:cstheme="majorBidi"/>
      <w:i/>
      <w:iCs/>
      <w:color w:val="404040" w:themeColor="text1" w:themeTint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6953BF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B504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3253A8"/>
    <w:rPr>
      <w:rFonts w:asciiTheme="majorHAnsi" w:eastAsiaTheme="majorEastAsia" w:hAnsiTheme="majorHAnsi" w:cstheme="majorBidi"/>
      <w:bCs/>
      <w:color w:val="4F81BD" w:themeColor="accent1"/>
    </w:rPr>
  </w:style>
  <w:style w:type="character" w:customStyle="1" w:styleId="berschrift7Zchn">
    <w:name w:val="Überschrift 7 Zchn"/>
    <w:basedOn w:val="Absatz-Standardschriftart"/>
    <w:link w:val="berschrift7"/>
    <w:uiPriority w:val="9"/>
    <w:rsid w:val="00270160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itel">
    <w:name w:val="Title"/>
    <w:basedOn w:val="Standard"/>
    <w:next w:val="Standard"/>
    <w:link w:val="TitelZchn"/>
    <w:uiPriority w:val="10"/>
    <w:qFormat/>
    <w:rsid w:val="009975EB"/>
    <w:pPr>
      <w:pBdr>
        <w:bottom w:val="single" w:sz="8" w:space="4" w:color="4F81BD" w:themeColor="accent1"/>
      </w:pBdr>
      <w:spacing w:after="300"/>
      <w:contextualSpacing/>
    </w:pPr>
    <w:rPr>
      <w:rFonts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9975E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Listenabsatz">
    <w:name w:val="List Paragraph"/>
    <w:basedOn w:val="Standard"/>
    <w:uiPriority w:val="1"/>
    <w:qFormat/>
    <w:rsid w:val="00E325BB"/>
    <w:pPr>
      <w:ind w:left="720"/>
      <w:contextualSpacing/>
    </w:pPr>
  </w:style>
  <w:style w:type="paragraph" w:styleId="Kopfzeile">
    <w:name w:val="header"/>
    <w:basedOn w:val="Fuzeile"/>
    <w:link w:val="KopfzeileZchn"/>
    <w:uiPriority w:val="99"/>
    <w:unhideWhenUsed/>
    <w:rsid w:val="003D2DF7"/>
  </w:style>
  <w:style w:type="paragraph" w:styleId="Fuzeile">
    <w:name w:val="footer"/>
    <w:basedOn w:val="Standard"/>
    <w:link w:val="FuzeileZchn"/>
    <w:uiPriority w:val="99"/>
    <w:unhideWhenUsed/>
    <w:rsid w:val="003D2DF7"/>
    <w:pPr>
      <w:tabs>
        <w:tab w:val="center" w:pos="4320"/>
        <w:tab w:val="right" w:pos="8640"/>
      </w:tabs>
    </w:pPr>
    <w:rPr>
      <w:sz w:val="18"/>
      <w:szCs w:val="18"/>
    </w:rPr>
  </w:style>
  <w:style w:type="character" w:customStyle="1" w:styleId="FuzeileZchn">
    <w:name w:val="Fußzeile Zchn"/>
    <w:basedOn w:val="Absatz-Standardschriftart"/>
    <w:link w:val="Fuzeile"/>
    <w:uiPriority w:val="99"/>
    <w:rsid w:val="003D2DF7"/>
    <w:rPr>
      <w:rFonts w:asciiTheme="majorHAnsi" w:hAnsiTheme="majorHAnsi"/>
      <w:sz w:val="18"/>
      <w:szCs w:val="18"/>
    </w:rPr>
  </w:style>
  <w:style w:type="character" w:customStyle="1" w:styleId="KopfzeileZchn">
    <w:name w:val="Kopfzeile Zchn"/>
    <w:basedOn w:val="Absatz-Standardschriftart"/>
    <w:link w:val="Kopfzeile"/>
    <w:uiPriority w:val="99"/>
    <w:rsid w:val="003D2DF7"/>
    <w:rPr>
      <w:rFonts w:asciiTheme="majorHAnsi" w:hAnsiTheme="majorHAnsi"/>
      <w:sz w:val="18"/>
      <w:szCs w:val="18"/>
    </w:rPr>
  </w:style>
  <w:style w:type="character" w:styleId="Hyperlink">
    <w:name w:val="Hyperlink"/>
    <w:basedOn w:val="Absatz-Standardschriftart"/>
    <w:uiPriority w:val="99"/>
    <w:unhideWhenUsed/>
    <w:rsid w:val="003D2DF7"/>
    <w:rPr>
      <w:color w:val="0000FF" w:themeColor="hyperlink"/>
      <w:u w:val="single"/>
    </w:rPr>
  </w:style>
  <w:style w:type="paragraph" w:styleId="Untertitel">
    <w:name w:val="Subtitle"/>
    <w:basedOn w:val="Standard"/>
    <w:next w:val="Standard"/>
    <w:link w:val="UntertitelZchn"/>
    <w:pPr>
      <w:pBdr>
        <w:top w:val="nil"/>
        <w:left w:val="nil"/>
        <w:bottom w:val="nil"/>
        <w:right w:val="nil"/>
        <w:between w:val="nil"/>
      </w:pBdr>
    </w:pPr>
    <w:rPr>
      <w:rFonts w:ascii="Calibri" w:hAnsi="Calibri"/>
      <w:i/>
      <w:color w:val="4F81BD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975EB"/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paragraph" w:customStyle="1" w:styleId="Aufzhlung">
    <w:name w:val="Aufzählung"/>
    <w:basedOn w:val="Listenabsatz"/>
    <w:qFormat/>
    <w:rsid w:val="00143A99"/>
    <w:pPr>
      <w:tabs>
        <w:tab w:val="num" w:pos="360"/>
      </w:tabs>
      <w:spacing w:line="360" w:lineRule="auto"/>
      <w:ind w:left="426" w:hanging="284"/>
      <w:contextualSpacing w:val="0"/>
    </w:pPr>
    <w:rPr>
      <w:rFonts w:asciiTheme="minorHAnsi" w:hAnsiTheme="minorHAnsi"/>
    </w:rPr>
  </w:style>
  <w:style w:type="table" w:styleId="Tabellenraster">
    <w:name w:val="Table Grid"/>
    <w:basedOn w:val="NormaleTabelle"/>
    <w:uiPriority w:val="59"/>
    <w:rsid w:val="00143A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andardWeb">
    <w:name w:val="Normal (Web)"/>
    <w:basedOn w:val="Standard"/>
    <w:uiPriority w:val="99"/>
    <w:semiHidden/>
    <w:unhideWhenUsed/>
    <w:rsid w:val="00074DCE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20145"/>
    <w:pPr>
      <w:spacing w:after="0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20145"/>
    <w:rPr>
      <w:rFonts w:ascii="Tahoma" w:hAnsi="Tahoma" w:cs="Tahoma"/>
      <w:sz w:val="16"/>
      <w:szCs w:val="16"/>
    </w:rPr>
  </w:style>
  <w:style w:type="table" w:customStyle="1" w:styleId="a">
    <w:basedOn w:val="NormaleTabelle"/>
    <w:tblPr>
      <w:tblStyleRowBandSize w:val="1"/>
      <w:tblStyleColBandSize w:val="1"/>
    </w:tblPr>
  </w:style>
  <w:style w:type="table" w:customStyle="1" w:styleId="a0">
    <w:basedOn w:val="NormaleTabelle"/>
    <w:tblPr>
      <w:tblStyleRowBandSize w:val="1"/>
      <w:tblStyleColBandSize w:val="1"/>
    </w:tblPr>
  </w:style>
  <w:style w:type="table" w:customStyle="1" w:styleId="a1">
    <w:basedOn w:val="NormaleTabelle"/>
    <w:tblPr>
      <w:tblStyleRowBandSize w:val="1"/>
      <w:tblStyleColBandSize w:val="1"/>
    </w:tblPr>
  </w:style>
  <w:style w:type="table" w:customStyle="1" w:styleId="a2">
    <w:basedOn w:val="NormaleTabelle"/>
    <w:tblPr>
      <w:tblStyleRowBandSize w:val="1"/>
      <w:tblStyleColBandSize w:val="1"/>
    </w:tblPr>
  </w:style>
  <w:style w:type="paragraph" w:customStyle="1" w:styleId="Temp">
    <w:name w:val="Temp."/>
    <w:basedOn w:val="Standard"/>
    <w:qFormat/>
    <w:rsid w:val="00111B2F"/>
    <w:rPr>
      <w:i/>
      <w:color w:val="BFBFBF" w:themeColor="background1" w:themeShade="BF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A5D39"/>
    <w:rPr>
      <w:color w:val="605E5C"/>
      <w:shd w:val="clear" w:color="auto" w:fill="E1DFDD"/>
    </w:rPr>
  </w:style>
  <w:style w:type="paragraph" w:customStyle="1" w:styleId="Copy">
    <w:name w:val="Copy"/>
    <w:basedOn w:val="Standard"/>
    <w:uiPriority w:val="99"/>
    <w:rsid w:val="00891655"/>
    <w:pPr>
      <w:autoSpaceDE w:val="0"/>
      <w:autoSpaceDN w:val="0"/>
      <w:adjustRightInd w:val="0"/>
      <w:spacing w:after="260" w:line="260" w:lineRule="atLeast"/>
      <w:ind w:firstLine="454"/>
      <w:textAlignment w:val="center"/>
    </w:pPr>
    <w:rPr>
      <w:rFonts w:ascii="SourceSansPro-Light" w:hAnsi="SourceSansPro-Light" w:cs="SourceSansPro-Light"/>
      <w:color w:val="000000"/>
      <w:spacing w:val="-1"/>
      <w:sz w:val="20"/>
      <w:szCs w:val="20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1030B0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1030B0"/>
    <w:rPr>
      <w:rFonts w:ascii="Calibri Light" w:hAnsi="Calibri Light" w:cs="Calibri Light"/>
      <w:i/>
      <w:iCs/>
      <w:color w:val="4F81BD" w:themeColor="accent1"/>
    </w:rPr>
  </w:style>
  <w:style w:type="paragraph" w:styleId="Zitat">
    <w:name w:val="Quote"/>
    <w:basedOn w:val="Standard"/>
    <w:next w:val="Standard"/>
    <w:link w:val="ZitatZchn"/>
    <w:uiPriority w:val="29"/>
    <w:qFormat/>
    <w:rsid w:val="001030B0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1030B0"/>
    <w:rPr>
      <w:rFonts w:ascii="Calibri Light" w:hAnsi="Calibri Light" w:cs="Calibri Light"/>
      <w:i/>
      <w:iCs/>
      <w:color w:val="404040" w:themeColor="text1" w:themeTint="BF"/>
    </w:rPr>
  </w:style>
  <w:style w:type="paragraph" w:customStyle="1" w:styleId="HEAD2">
    <w:name w:val="HEAD 2"/>
    <w:basedOn w:val="Standard"/>
    <w:qFormat/>
    <w:rsid w:val="00AA017E"/>
    <w:pPr>
      <w:spacing w:before="360" w:after="240"/>
      <w:jc w:val="center"/>
    </w:pPr>
    <w:rPr>
      <w:rFonts w:asciiTheme="majorHAnsi" w:hAnsiTheme="majorHAnsi" w:cs="Calibri (Überschriften)"/>
      <w:caps/>
      <w:spacing w:val="40"/>
      <w:u w:val="single"/>
      <w:lang w:val="de-AT"/>
    </w:rPr>
  </w:style>
  <w:style w:type="paragraph" w:customStyle="1" w:styleId="Logline">
    <w:name w:val="Logline"/>
    <w:basedOn w:val="Standard"/>
    <w:qFormat/>
    <w:rsid w:val="007427E6"/>
    <w:pPr>
      <w:jc w:val="center"/>
    </w:pPr>
    <w:rPr>
      <w:rFonts w:ascii="Calibri" w:hAnsi="Calibri" w:cs="Calibri"/>
      <w:lang w:val="de-AT"/>
    </w:rPr>
  </w:style>
  <w:style w:type="paragraph" w:customStyle="1" w:styleId="TITEL0">
    <w:name w:val="TITEL"/>
    <w:basedOn w:val="Standard"/>
    <w:qFormat/>
    <w:rsid w:val="007427E6"/>
    <w:pPr>
      <w:jc w:val="center"/>
    </w:pPr>
    <w:rPr>
      <w:rFonts w:ascii="Calibri" w:hAnsi="Calibri" w:cs="Calibri"/>
      <w:sz w:val="40"/>
      <w:szCs w:val="40"/>
    </w:rPr>
  </w:style>
  <w:style w:type="paragraph" w:customStyle="1" w:styleId="HEAD1">
    <w:name w:val="HEAD 1"/>
    <w:basedOn w:val="Standard"/>
    <w:qFormat/>
    <w:rsid w:val="007427E6"/>
    <w:pPr>
      <w:jc w:val="center"/>
    </w:pPr>
    <w:rPr>
      <w:b/>
      <w:bCs/>
      <w:sz w:val="32"/>
      <w:szCs w:val="32"/>
      <w:lang w:val="en-US"/>
    </w:rPr>
  </w:style>
  <w:style w:type="paragraph" w:styleId="berarbeitung">
    <w:name w:val="Revision"/>
    <w:hidden/>
    <w:uiPriority w:val="99"/>
    <w:semiHidden/>
    <w:rsid w:val="00F55163"/>
    <w:pPr>
      <w:spacing w:after="0"/>
    </w:pPr>
    <w:rPr>
      <w:rFonts w:ascii="Calibri Light" w:hAnsi="Calibri Light" w:cs="Calibri Light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46D95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146D95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146D95"/>
    <w:rPr>
      <w:rFonts w:ascii="Calibri Light" w:hAnsi="Calibri Light" w:cs="Calibri Light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46D95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46D95"/>
    <w:rPr>
      <w:rFonts w:ascii="Calibri Light" w:hAnsi="Calibri Light" w:cs="Calibri Light"/>
      <w:b/>
      <w:bCs/>
      <w:sz w:val="20"/>
      <w:szCs w:val="20"/>
    </w:rPr>
  </w:style>
  <w:style w:type="table" w:customStyle="1" w:styleId="TableNormal">
    <w:name w:val="Table Normal"/>
    <w:uiPriority w:val="2"/>
    <w:semiHidden/>
    <w:unhideWhenUsed/>
    <w:qFormat/>
    <w:rsid w:val="00185DC2"/>
    <w:pPr>
      <w:widowControl w:val="0"/>
      <w:autoSpaceDE w:val="0"/>
      <w:autoSpaceDN w:val="0"/>
      <w:spacing w:after="0"/>
    </w:pPr>
    <w:rPr>
      <w:rFonts w:asciiTheme="minorHAnsi" w:eastAsiaTheme="minorHAnsi" w:hAnsiTheme="minorHAnsi" w:cstheme="minorBidi"/>
      <w:sz w:val="22"/>
      <w:szCs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krper">
    <w:name w:val="Body Text"/>
    <w:basedOn w:val="Standard"/>
    <w:link w:val="TextkrperZchn"/>
    <w:uiPriority w:val="1"/>
    <w:qFormat/>
    <w:rsid w:val="00185DC2"/>
    <w:pPr>
      <w:widowControl w:val="0"/>
      <w:autoSpaceDE w:val="0"/>
      <w:autoSpaceDN w:val="0"/>
      <w:spacing w:after="0" w:line="240" w:lineRule="auto"/>
    </w:pPr>
    <w:rPr>
      <w:rFonts w:ascii="Courier New" w:eastAsia="Courier New" w:hAnsi="Courier New" w:cs="Courier New"/>
      <w:lang w:val="en-US"/>
    </w:rPr>
  </w:style>
  <w:style w:type="character" w:customStyle="1" w:styleId="TextkrperZchn">
    <w:name w:val="Textkörper Zchn"/>
    <w:basedOn w:val="Absatz-Standardschriftart"/>
    <w:link w:val="Textkrper"/>
    <w:uiPriority w:val="1"/>
    <w:rsid w:val="00185DC2"/>
    <w:rPr>
      <w:rFonts w:ascii="Courier New" w:eastAsia="Courier New" w:hAnsi="Courier New" w:cs="Courier New"/>
      <w:lang w:val="en-US"/>
    </w:rPr>
  </w:style>
  <w:style w:type="paragraph" w:customStyle="1" w:styleId="TableParagraph">
    <w:name w:val="Table Paragraph"/>
    <w:basedOn w:val="Standard"/>
    <w:uiPriority w:val="1"/>
    <w:qFormat/>
    <w:rsid w:val="00185DC2"/>
    <w:pPr>
      <w:widowControl w:val="0"/>
      <w:autoSpaceDE w:val="0"/>
      <w:autoSpaceDN w:val="0"/>
      <w:spacing w:after="0" w:line="240" w:lineRule="auto"/>
    </w:pPr>
    <w:rPr>
      <w:rFonts w:ascii="Courier New" w:eastAsia="Courier New" w:hAnsi="Courier New" w:cs="Courier New"/>
      <w:sz w:val="22"/>
      <w:szCs w:val="22"/>
      <w:lang w:val="en-US"/>
    </w:rPr>
  </w:style>
  <w:style w:type="paragraph" w:customStyle="1" w:styleId="SLUGLINE">
    <w:name w:val="SLUGLINE"/>
    <w:basedOn w:val="Listenabsatz"/>
    <w:qFormat/>
    <w:rsid w:val="005347FD"/>
    <w:pPr>
      <w:keepNext/>
      <w:keepLines/>
      <w:numPr>
        <w:numId w:val="10"/>
      </w:numPr>
      <w:spacing w:before="240"/>
      <w:ind w:left="425" w:hanging="425"/>
    </w:pPr>
    <w:rPr>
      <w:lang w:val="de-A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685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2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358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760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028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3177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9982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628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397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0067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85225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69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127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3722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702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019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18791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25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0627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86634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3783324">
                                  <w:marLeft w:val="3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978205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49911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35546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12098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278424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7398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0592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5945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172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1970882">
                                  <w:marLeft w:val="3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66814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748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82370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259984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694759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877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74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55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03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153501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832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0697519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931462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0374467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356294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9124433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43153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0208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2349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385711">
                  <w:marLeft w:val="0"/>
                  <w:marRight w:val="0"/>
                  <w:marTop w:val="24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77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0792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926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688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8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652882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0879239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  <w:div w:id="198246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159214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141438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MacSosias/Documents/_DATEN/_Projekte/_Projekt-Master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4MG3tv60B8+3zwQy3sbI5CvIaZw==">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_Projekt-Master.dotx</Template>
  <TotalTime>0</TotalTime>
  <Pages>3</Pages>
  <Words>460</Words>
  <Characters>2903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***</Company>
  <LinksUpToDate>false</LinksUpToDate>
  <CharactersWithSpaces>3357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Thomas Mraz</cp:lastModifiedBy>
  <cp:revision>5</cp:revision>
  <cp:lastPrinted>2025-09-22T12:09:00Z</cp:lastPrinted>
  <dcterms:created xsi:type="dcterms:W3CDTF">2025-09-22T12:00:00Z</dcterms:created>
  <dcterms:modified xsi:type="dcterms:W3CDTF">2025-09-24T10:19:00Z</dcterms:modified>
</cp:coreProperties>
</file>